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A36C0" w14:textId="2D449801" w:rsidR="00B64F78" w:rsidRPr="00986866" w:rsidRDefault="00B64F78" w:rsidP="00745AA6">
      <w:pPr>
        <w:spacing w:before="120" w:after="120" w:line="240" w:lineRule="auto"/>
        <w:ind w:left="708" w:hanging="708"/>
        <w:jc w:val="center"/>
        <w:rPr>
          <w:rFonts w:ascii="Arial" w:hAnsi="Arial" w:cs="Arial"/>
        </w:rPr>
      </w:pPr>
    </w:p>
    <w:p w14:paraId="2E631940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2ACC7A41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017AD1F7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5FD5B15B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2401D03B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749E3ECC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75DC105E" w14:textId="77777777" w:rsidR="00B64F78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6821BB38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7118496E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sdt>
      <w:sdtPr>
        <w:rPr>
          <w:rFonts w:ascii="Alliance Platt Bold" w:hAnsi="Alliance Platt Bold" w:cs="Arial"/>
          <w:color w:val="auto"/>
          <w:sz w:val="56"/>
          <w:szCs w:val="56"/>
        </w:rPr>
        <w:alias w:val="Título"/>
        <w:tag w:val=""/>
        <w:id w:val="834333819"/>
        <w:placeholder>
          <w:docPart w:val="4600A95017A94B53841BA9300498273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4BC5E4FD" w14:textId="36F8B991" w:rsidR="00B64F78" w:rsidRPr="00A12621" w:rsidRDefault="00364765" w:rsidP="00B64F78">
          <w:pPr>
            <w:spacing w:before="120" w:after="120" w:line="240" w:lineRule="auto"/>
            <w:jc w:val="center"/>
            <w:rPr>
              <w:rFonts w:ascii="Alliance Platt Bold" w:hAnsi="Alliance Platt Bold" w:cs="Arial"/>
              <w:color w:val="auto"/>
              <w:sz w:val="56"/>
              <w:szCs w:val="56"/>
            </w:rPr>
          </w:pPr>
          <w:r w:rsidRPr="00A12621">
            <w:rPr>
              <w:rFonts w:ascii="Alliance Platt Bold" w:hAnsi="Alliance Platt Bold" w:cs="Arial"/>
              <w:color w:val="auto"/>
              <w:sz w:val="56"/>
              <w:szCs w:val="56"/>
            </w:rPr>
            <w:t xml:space="preserve">GESTION DE LAS </w:t>
          </w:r>
          <w:r w:rsidR="000863BA" w:rsidRPr="00A12621">
            <w:rPr>
              <w:rFonts w:ascii="Alliance Platt Bold" w:hAnsi="Alliance Platt Bold" w:cs="Arial"/>
              <w:color w:val="auto"/>
              <w:sz w:val="56"/>
              <w:szCs w:val="56"/>
            </w:rPr>
            <w:t>COMUNICACIONES</w:t>
          </w:r>
        </w:p>
      </w:sdtContent>
    </w:sdt>
    <w:p w14:paraId="01EEAAA3" w14:textId="77777777" w:rsidR="00B64F78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3C14D1D5" w14:textId="77777777" w:rsidR="0032404C" w:rsidRDefault="0032404C" w:rsidP="00B64F78">
      <w:pPr>
        <w:spacing w:before="120" w:after="120" w:line="240" w:lineRule="auto"/>
        <w:rPr>
          <w:rFonts w:ascii="Arial" w:hAnsi="Arial" w:cs="Arial"/>
        </w:rPr>
      </w:pPr>
    </w:p>
    <w:p w14:paraId="7777EB3E" w14:textId="77777777" w:rsidR="001666C5" w:rsidRDefault="001666C5" w:rsidP="00B64F78">
      <w:pPr>
        <w:spacing w:before="120" w:after="120" w:line="240" w:lineRule="auto"/>
        <w:rPr>
          <w:rFonts w:ascii="Arial" w:hAnsi="Arial" w:cs="Arial"/>
        </w:rPr>
      </w:pPr>
    </w:p>
    <w:p w14:paraId="05C2AF14" w14:textId="77777777" w:rsidR="0032404C" w:rsidRDefault="0032404C" w:rsidP="00B64F78">
      <w:pPr>
        <w:spacing w:before="120" w:after="120" w:line="240" w:lineRule="auto"/>
        <w:rPr>
          <w:rFonts w:ascii="Arial" w:hAnsi="Arial" w:cs="Arial"/>
        </w:rPr>
      </w:pPr>
    </w:p>
    <w:tbl>
      <w:tblPr>
        <w:tblStyle w:val="Tablaconcuadrcula"/>
        <w:tblW w:w="8037" w:type="dxa"/>
        <w:tblLayout w:type="fixed"/>
        <w:tblLook w:val="0400" w:firstRow="0" w:lastRow="0" w:firstColumn="0" w:lastColumn="0" w:noHBand="0" w:noVBand="1"/>
      </w:tblPr>
      <w:tblGrid>
        <w:gridCol w:w="2350"/>
        <w:gridCol w:w="2662"/>
        <w:gridCol w:w="3025"/>
      </w:tblGrid>
      <w:tr w:rsidR="00A12621" w:rsidRPr="00A12621" w14:paraId="4B8BCAF7" w14:textId="77777777" w:rsidTr="00A12621">
        <w:tc>
          <w:tcPr>
            <w:tcW w:w="2350" w:type="dxa"/>
          </w:tcPr>
          <w:p w14:paraId="1E1B5642" w14:textId="77777777" w:rsidR="00E17EA9" w:rsidRPr="00A12621" w:rsidRDefault="00E17EA9" w:rsidP="00E17EA9">
            <w:pPr>
              <w:spacing w:before="144" w:after="144"/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</w:pPr>
            <w:bookmarkStart w:id="0" w:name="_Hlk144117151"/>
            <w:r w:rsidRPr="00A12621"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  <w:t>Elaborado por:</w:t>
            </w:r>
          </w:p>
        </w:tc>
        <w:tc>
          <w:tcPr>
            <w:tcW w:w="2662" w:type="dxa"/>
          </w:tcPr>
          <w:p w14:paraId="4A59B355" w14:textId="7D5A1408" w:rsidR="00E17EA9" w:rsidRPr="00A12621" w:rsidRDefault="00E17EA9" w:rsidP="00E17EA9">
            <w:pPr>
              <w:spacing w:before="144" w:after="144"/>
              <w:rPr>
                <w:rFonts w:ascii="Alliance Platt Light" w:eastAsia="Arial" w:hAnsi="Alliance Platt Light" w:cs="Arial"/>
                <w:color w:val="auto"/>
                <w:sz w:val="20"/>
                <w:szCs w:val="20"/>
              </w:rPr>
            </w:pPr>
          </w:p>
        </w:tc>
        <w:tc>
          <w:tcPr>
            <w:tcW w:w="3025" w:type="dxa"/>
          </w:tcPr>
          <w:p w14:paraId="19C8E87D" w14:textId="5084450E" w:rsidR="00E17EA9" w:rsidRPr="00A12621" w:rsidRDefault="00E17EA9" w:rsidP="00E17EA9">
            <w:pPr>
              <w:spacing w:before="144" w:after="144"/>
              <w:rPr>
                <w:rFonts w:ascii="Alliance Platt Light" w:eastAsia="Arial" w:hAnsi="Alliance Platt Light" w:cs="Arial"/>
                <w:color w:val="auto"/>
                <w:sz w:val="20"/>
                <w:szCs w:val="20"/>
              </w:rPr>
            </w:pPr>
          </w:p>
        </w:tc>
      </w:tr>
      <w:tr w:rsidR="00A12621" w:rsidRPr="00A12621" w14:paraId="0A3B69EB" w14:textId="77777777" w:rsidTr="00A12621">
        <w:trPr>
          <w:trHeight w:val="548"/>
        </w:trPr>
        <w:tc>
          <w:tcPr>
            <w:tcW w:w="2350" w:type="dxa"/>
          </w:tcPr>
          <w:p w14:paraId="4CF6517A" w14:textId="77777777" w:rsidR="00E17EA9" w:rsidRPr="00A12621" w:rsidRDefault="00E17EA9" w:rsidP="00E17EA9">
            <w:pPr>
              <w:spacing w:before="144" w:after="144"/>
              <w:jc w:val="left"/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</w:pPr>
            <w:r w:rsidRPr="00A12621"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  <w:t>Revisado por:</w:t>
            </w:r>
          </w:p>
        </w:tc>
        <w:tc>
          <w:tcPr>
            <w:tcW w:w="2662" w:type="dxa"/>
          </w:tcPr>
          <w:p w14:paraId="20A096CE" w14:textId="625D8986" w:rsidR="00E17EA9" w:rsidRPr="00A12621" w:rsidRDefault="00E17EA9" w:rsidP="00E17EA9">
            <w:pPr>
              <w:spacing w:before="144" w:after="144"/>
              <w:rPr>
                <w:rFonts w:ascii="Alliance Platt Light" w:eastAsia="Arial" w:hAnsi="Alliance Platt Light" w:cs="Arial"/>
                <w:color w:val="auto"/>
                <w:sz w:val="20"/>
                <w:szCs w:val="20"/>
              </w:rPr>
            </w:pPr>
          </w:p>
        </w:tc>
        <w:tc>
          <w:tcPr>
            <w:tcW w:w="3025" w:type="dxa"/>
          </w:tcPr>
          <w:p w14:paraId="4BC61C60" w14:textId="03BF70F8" w:rsidR="00E17EA9" w:rsidRPr="00A12621" w:rsidRDefault="00E17EA9" w:rsidP="00E17EA9">
            <w:pPr>
              <w:spacing w:before="144" w:after="144"/>
              <w:rPr>
                <w:rFonts w:ascii="Alliance Platt Light" w:eastAsia="Arial" w:hAnsi="Alliance Platt Light" w:cs="Arial"/>
                <w:color w:val="auto"/>
                <w:sz w:val="20"/>
                <w:szCs w:val="20"/>
              </w:rPr>
            </w:pPr>
          </w:p>
        </w:tc>
      </w:tr>
      <w:tr w:rsidR="00A12621" w:rsidRPr="00A12621" w14:paraId="210878EE" w14:textId="77777777" w:rsidTr="00A12621">
        <w:tc>
          <w:tcPr>
            <w:tcW w:w="2350" w:type="dxa"/>
          </w:tcPr>
          <w:p w14:paraId="52B87DCF" w14:textId="54440518" w:rsidR="00E17EA9" w:rsidRPr="00A12621" w:rsidRDefault="00E17EA9" w:rsidP="00E17EA9">
            <w:pPr>
              <w:spacing w:before="144" w:after="144"/>
              <w:jc w:val="left"/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</w:pPr>
            <w:r w:rsidRPr="00A12621"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  <w:t>Aprobado por</w:t>
            </w:r>
            <w:r w:rsidR="00A12621">
              <w:rPr>
                <w:rFonts w:ascii="Alliance Platt Bold" w:eastAsia="Arial" w:hAnsi="Alliance Platt Bold" w:cs="Arial"/>
                <w:bCs/>
                <w:color w:val="auto"/>
                <w:sz w:val="20"/>
                <w:szCs w:val="20"/>
              </w:rPr>
              <w:t>:</w:t>
            </w:r>
          </w:p>
        </w:tc>
        <w:tc>
          <w:tcPr>
            <w:tcW w:w="2662" w:type="dxa"/>
          </w:tcPr>
          <w:p w14:paraId="0ABF426C" w14:textId="59E12869" w:rsidR="00E17EA9" w:rsidRPr="00A12621" w:rsidRDefault="00E17EA9" w:rsidP="00E17EA9">
            <w:pPr>
              <w:spacing w:before="144" w:after="144"/>
              <w:rPr>
                <w:rFonts w:ascii="Alliance Platt Light" w:eastAsia="Arial" w:hAnsi="Alliance Platt Light" w:cs="Arial"/>
                <w:color w:val="auto"/>
                <w:sz w:val="20"/>
                <w:szCs w:val="20"/>
              </w:rPr>
            </w:pPr>
          </w:p>
        </w:tc>
        <w:tc>
          <w:tcPr>
            <w:tcW w:w="3025" w:type="dxa"/>
          </w:tcPr>
          <w:p w14:paraId="6663E301" w14:textId="3971B2B2" w:rsidR="00E17EA9" w:rsidRPr="00A12621" w:rsidRDefault="00E17EA9" w:rsidP="00E17EA9">
            <w:pPr>
              <w:spacing w:before="144" w:after="144"/>
              <w:rPr>
                <w:rFonts w:ascii="Alliance Platt Light" w:eastAsia="Arial" w:hAnsi="Alliance Platt Light" w:cs="Arial"/>
                <w:color w:val="auto"/>
                <w:sz w:val="20"/>
                <w:szCs w:val="20"/>
              </w:rPr>
            </w:pPr>
          </w:p>
        </w:tc>
      </w:tr>
      <w:bookmarkEnd w:id="0"/>
    </w:tbl>
    <w:p w14:paraId="464A4A9C" w14:textId="77777777" w:rsidR="00B64F78" w:rsidRPr="00986866" w:rsidRDefault="00B64F78" w:rsidP="00B64F78">
      <w:pPr>
        <w:spacing w:beforeLines="60" w:before="144" w:afterLines="60" w:after="144" w:line="240" w:lineRule="auto"/>
        <w:rPr>
          <w:rFonts w:ascii="Arial" w:hAnsi="Arial" w:cs="Arial"/>
          <w:bCs/>
          <w:sz w:val="20"/>
          <w:szCs w:val="20"/>
        </w:rPr>
      </w:pPr>
    </w:p>
    <w:p w14:paraId="6DEA237C" w14:textId="49F0052C" w:rsidR="001666C5" w:rsidRDefault="001666C5">
      <w:pPr>
        <w:jc w:val="left"/>
        <w:rPr>
          <w:rFonts w:ascii="Arial" w:hAnsi="Arial" w:cs="Arial"/>
          <w:bCs/>
          <w:sz w:val="20"/>
          <w:szCs w:val="20"/>
        </w:rPr>
      </w:pPr>
    </w:p>
    <w:p w14:paraId="4A603E50" w14:textId="77777777" w:rsidR="00B64F78" w:rsidRPr="004E57C9" w:rsidRDefault="007779C8" w:rsidP="00B64F78">
      <w:pPr>
        <w:spacing w:beforeLines="60" w:before="144" w:afterLines="60" w:after="144" w:line="240" w:lineRule="auto"/>
        <w:rPr>
          <w:rFonts w:ascii="Alliance Platt Bold" w:hAnsi="Alliance Platt Bold" w:cs="Arial"/>
          <w:bCs/>
        </w:rPr>
      </w:pPr>
      <w:r w:rsidRPr="004E57C9">
        <w:rPr>
          <w:rFonts w:ascii="Alliance Platt Bold" w:hAnsi="Alliance Platt Bold" w:cs="Arial"/>
          <w:bCs/>
        </w:rPr>
        <w:t>Control de Versiones y Cambios:</w:t>
      </w:r>
    </w:p>
    <w:tbl>
      <w:tblPr>
        <w:tblStyle w:val="Tablaconcuadrcula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29"/>
        <w:gridCol w:w="1502"/>
        <w:gridCol w:w="6063"/>
      </w:tblGrid>
      <w:tr w:rsidR="00A12621" w:rsidRPr="00A12621" w14:paraId="72102484" w14:textId="77777777" w:rsidTr="00A12621">
        <w:tc>
          <w:tcPr>
            <w:tcW w:w="929" w:type="dxa"/>
          </w:tcPr>
          <w:p w14:paraId="69435D0D" w14:textId="77777777" w:rsidR="00B64F78" w:rsidRPr="00A12621" w:rsidRDefault="007C766E" w:rsidP="004A09A5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A12621"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  <w:t>Ver.</w:t>
            </w:r>
          </w:p>
        </w:tc>
        <w:tc>
          <w:tcPr>
            <w:tcW w:w="1502" w:type="dxa"/>
          </w:tcPr>
          <w:p w14:paraId="58559B54" w14:textId="77777777" w:rsidR="00B64F78" w:rsidRPr="00A12621" w:rsidRDefault="00B64F78" w:rsidP="004A09A5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A12621"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  <w:t>Fecha</w:t>
            </w:r>
          </w:p>
        </w:tc>
        <w:tc>
          <w:tcPr>
            <w:tcW w:w="6063" w:type="dxa"/>
          </w:tcPr>
          <w:p w14:paraId="6734DD06" w14:textId="77777777" w:rsidR="00B64F78" w:rsidRPr="00A12621" w:rsidRDefault="00157C80" w:rsidP="004A09A5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A12621"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  <w:t>Descripción</w:t>
            </w:r>
          </w:p>
        </w:tc>
      </w:tr>
      <w:tr w:rsidR="00A12621" w:rsidRPr="00A12621" w14:paraId="3D0AB8F7" w14:textId="77777777" w:rsidTr="00A12621">
        <w:tc>
          <w:tcPr>
            <w:tcW w:w="929" w:type="dxa"/>
            <w:vAlign w:val="center"/>
          </w:tcPr>
          <w:p w14:paraId="7055C706" w14:textId="4FD5DD1E" w:rsidR="001666C5" w:rsidRPr="00A12621" w:rsidRDefault="001666C5" w:rsidP="001666C5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</w:tcPr>
          <w:p w14:paraId="25C120C0" w14:textId="77F01155" w:rsidR="001666C5" w:rsidRPr="00A12621" w:rsidRDefault="001666C5" w:rsidP="001666C5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6063" w:type="dxa"/>
            <w:vAlign w:val="center"/>
          </w:tcPr>
          <w:p w14:paraId="7D122B0E" w14:textId="357F83CD" w:rsidR="001666C5" w:rsidRPr="00A12621" w:rsidRDefault="001666C5" w:rsidP="001666C5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</w:p>
        </w:tc>
      </w:tr>
    </w:tbl>
    <w:p w14:paraId="42ECBA9D" w14:textId="5423371C" w:rsidR="001666C5" w:rsidRDefault="001666C5">
      <w:pPr>
        <w:jc w:val="left"/>
        <w:rPr>
          <w:rFonts w:ascii="Arial" w:hAnsi="Arial" w:cs="Arial"/>
          <w:bCs/>
          <w:sz w:val="20"/>
          <w:szCs w:val="20"/>
        </w:rPr>
      </w:pPr>
    </w:p>
    <w:p w14:paraId="6CCA36C8" w14:textId="77777777" w:rsidR="00E17EA9" w:rsidRDefault="00E17EA9">
      <w:pPr>
        <w:jc w:val="left"/>
        <w:rPr>
          <w:rFonts w:ascii="Arial" w:hAnsi="Arial" w:cs="Arial"/>
          <w:bCs/>
          <w:sz w:val="20"/>
          <w:szCs w:val="20"/>
        </w:rPr>
      </w:pPr>
    </w:p>
    <w:p w14:paraId="7BB60904" w14:textId="77777777" w:rsidR="00A12621" w:rsidRDefault="00A12621">
      <w:pPr>
        <w:jc w:val="left"/>
        <w:rPr>
          <w:rFonts w:ascii="Arial" w:hAnsi="Arial" w:cs="Arial"/>
          <w:bCs/>
          <w:sz w:val="20"/>
          <w:szCs w:val="20"/>
        </w:rPr>
      </w:pPr>
    </w:p>
    <w:p w14:paraId="302DF27D" w14:textId="77777777" w:rsidR="00A12621" w:rsidRDefault="00A12621">
      <w:pPr>
        <w:jc w:val="left"/>
        <w:rPr>
          <w:rFonts w:ascii="Arial" w:hAnsi="Arial" w:cs="Arial"/>
          <w:bCs/>
          <w:sz w:val="20"/>
          <w:szCs w:val="20"/>
        </w:rPr>
      </w:pPr>
    </w:p>
    <w:p w14:paraId="70DE0947" w14:textId="77777777" w:rsidR="00A12621" w:rsidRDefault="00A12621">
      <w:pPr>
        <w:jc w:val="left"/>
        <w:rPr>
          <w:rFonts w:ascii="Arial" w:hAnsi="Arial" w:cs="Arial"/>
          <w:bCs/>
          <w:sz w:val="20"/>
          <w:szCs w:val="20"/>
        </w:rPr>
      </w:pPr>
    </w:p>
    <w:p w14:paraId="335D79C5" w14:textId="77777777" w:rsidR="00A12621" w:rsidRDefault="00A12621">
      <w:pPr>
        <w:jc w:val="left"/>
        <w:rPr>
          <w:rFonts w:ascii="Arial" w:hAnsi="Arial" w:cs="Arial"/>
          <w:bCs/>
          <w:sz w:val="20"/>
          <w:szCs w:val="20"/>
        </w:rPr>
      </w:pPr>
    </w:p>
    <w:p w14:paraId="5EB62996" w14:textId="77777777" w:rsidR="00A12621" w:rsidRDefault="00A12621">
      <w:pPr>
        <w:jc w:val="left"/>
        <w:rPr>
          <w:rFonts w:ascii="Arial" w:hAnsi="Arial" w:cs="Arial"/>
          <w:bCs/>
          <w:sz w:val="20"/>
          <w:szCs w:val="20"/>
        </w:rPr>
      </w:pPr>
    </w:p>
    <w:p w14:paraId="25CC2264" w14:textId="77777777" w:rsidR="00A12621" w:rsidRDefault="00A12621">
      <w:pPr>
        <w:jc w:val="left"/>
        <w:rPr>
          <w:rFonts w:ascii="Arial" w:hAnsi="Arial" w:cs="Arial"/>
          <w:bCs/>
          <w:sz w:val="20"/>
          <w:szCs w:val="20"/>
        </w:rPr>
      </w:pPr>
    </w:p>
    <w:p w14:paraId="50B49416" w14:textId="77777777" w:rsidR="00A12621" w:rsidRDefault="00A12621">
      <w:pPr>
        <w:jc w:val="left"/>
        <w:rPr>
          <w:rFonts w:ascii="Arial" w:hAnsi="Arial" w:cs="Arial"/>
          <w:bCs/>
          <w:sz w:val="20"/>
          <w:szCs w:val="20"/>
        </w:rPr>
      </w:pPr>
    </w:p>
    <w:p w14:paraId="2124B2CE" w14:textId="77777777" w:rsidR="00B64F78" w:rsidRPr="009B06D2" w:rsidRDefault="00B64F78" w:rsidP="00B64F78">
      <w:pPr>
        <w:pStyle w:val="Ttulo"/>
        <w:rPr>
          <w:rFonts w:ascii="Alliance Platt Bold" w:hAnsi="Alliance Platt Bold" w:cs="Arial"/>
          <w:b w:val="0"/>
          <w:bCs/>
          <w:color w:val="auto"/>
        </w:rPr>
      </w:pPr>
      <w:r w:rsidRPr="009B06D2">
        <w:rPr>
          <w:rFonts w:ascii="Alliance Platt Bold" w:hAnsi="Alliance Platt Bold" w:cs="Arial"/>
          <w:b w:val="0"/>
          <w:bCs/>
          <w:color w:val="auto"/>
        </w:rPr>
        <w:lastRenderedPageBreak/>
        <w:t>Tabla de Contenidos:</w:t>
      </w:r>
    </w:p>
    <w:p w14:paraId="5662DA02" w14:textId="7EF9E07F" w:rsidR="0039314F" w:rsidRPr="00DE2680" w:rsidRDefault="00B64F78" w:rsidP="00DE2680">
      <w:pPr>
        <w:pStyle w:val="TDC1"/>
        <w:rPr>
          <w:rFonts w:eastAsiaTheme="minorEastAsia"/>
          <w:noProof/>
          <w:color w:val="auto"/>
          <w:kern w:val="2"/>
          <w:lang w:eastAsia="es-PE"/>
          <w14:ligatures w14:val="standardContextual"/>
        </w:rPr>
      </w:pPr>
      <w:r w:rsidRPr="00986866">
        <w:rPr>
          <w:rFonts w:ascii="Arial" w:hAnsi="Arial"/>
        </w:rPr>
        <w:fldChar w:fldCharType="begin"/>
      </w:r>
      <w:r w:rsidRPr="00986866">
        <w:rPr>
          <w:rFonts w:ascii="Arial" w:hAnsi="Arial"/>
        </w:rPr>
        <w:instrText xml:space="preserve"> TOC \o "1-3" \h \z \u </w:instrText>
      </w:r>
      <w:r w:rsidRPr="00986866">
        <w:rPr>
          <w:rFonts w:ascii="Arial" w:hAnsi="Arial"/>
        </w:rPr>
        <w:fldChar w:fldCharType="separate"/>
      </w:r>
      <w:hyperlink w:anchor="_Toc145551615" w:history="1">
        <w:r w:rsidR="0039314F" w:rsidRPr="00DE2680">
          <w:rPr>
            <w:rStyle w:val="Hipervnculo"/>
            <w:rFonts w:ascii="Alliance Platt Light" w:hAnsi="Alliance Platt Light" w:cs="Arial"/>
            <w:noProof/>
          </w:rPr>
          <w:t>I.</w:t>
        </w:r>
        <w:r w:rsidR="0039314F" w:rsidRPr="00DE2680">
          <w:rPr>
            <w:rFonts w:eastAsiaTheme="minorEastAsia"/>
            <w:noProof/>
            <w:color w:val="auto"/>
            <w:kern w:val="2"/>
            <w:lang w:eastAsia="es-PE"/>
            <w14:ligatures w14:val="standardContextual"/>
          </w:rPr>
          <w:tab/>
        </w:r>
        <w:r w:rsidR="0039314F" w:rsidRPr="00DE2680">
          <w:rPr>
            <w:rStyle w:val="Hipervnculo"/>
            <w:rFonts w:ascii="Alliance Platt Light" w:hAnsi="Alliance Platt Light" w:cs="Arial"/>
            <w:noProof/>
          </w:rPr>
          <w:t>OBJETIVO</w:t>
        </w:r>
        <w:r w:rsidR="0039314F" w:rsidRPr="00DE2680">
          <w:rPr>
            <w:noProof/>
            <w:webHidden/>
          </w:rPr>
          <w:tab/>
        </w:r>
        <w:r w:rsidR="0039314F" w:rsidRPr="00DE2680">
          <w:rPr>
            <w:noProof/>
            <w:webHidden/>
          </w:rPr>
          <w:fldChar w:fldCharType="begin"/>
        </w:r>
        <w:r w:rsidR="0039314F" w:rsidRPr="00DE2680">
          <w:rPr>
            <w:noProof/>
            <w:webHidden/>
          </w:rPr>
          <w:instrText xml:space="preserve"> PAGEREF _Toc145551615 \h </w:instrText>
        </w:r>
        <w:r w:rsidR="0039314F" w:rsidRPr="00DE2680">
          <w:rPr>
            <w:noProof/>
            <w:webHidden/>
          </w:rPr>
        </w:r>
        <w:r w:rsidR="0039314F" w:rsidRPr="00DE2680">
          <w:rPr>
            <w:noProof/>
            <w:webHidden/>
          </w:rPr>
          <w:fldChar w:fldCharType="separate"/>
        </w:r>
        <w:r w:rsidR="002B1B0A">
          <w:rPr>
            <w:noProof/>
            <w:webHidden/>
          </w:rPr>
          <w:t>3</w:t>
        </w:r>
        <w:r w:rsidR="0039314F" w:rsidRPr="00DE2680">
          <w:rPr>
            <w:noProof/>
            <w:webHidden/>
          </w:rPr>
          <w:fldChar w:fldCharType="end"/>
        </w:r>
      </w:hyperlink>
    </w:p>
    <w:p w14:paraId="2952580B" w14:textId="5B248033" w:rsidR="0039314F" w:rsidRPr="00DE2680" w:rsidRDefault="0039314F" w:rsidP="00DE2680">
      <w:pPr>
        <w:pStyle w:val="TDC1"/>
        <w:rPr>
          <w:rFonts w:eastAsiaTheme="minorEastAsia"/>
          <w:noProof/>
          <w:color w:val="auto"/>
          <w:kern w:val="2"/>
          <w:lang w:eastAsia="es-PE"/>
          <w14:ligatures w14:val="standardContextual"/>
        </w:rPr>
      </w:pPr>
      <w:hyperlink w:anchor="_Toc145551616" w:history="1">
        <w:r w:rsidRPr="00DE2680">
          <w:rPr>
            <w:rStyle w:val="Hipervnculo"/>
            <w:rFonts w:ascii="Alliance Platt Light" w:hAnsi="Alliance Platt Light" w:cs="Arial"/>
            <w:noProof/>
          </w:rPr>
          <w:t>II.</w:t>
        </w:r>
        <w:r w:rsidRPr="00DE2680">
          <w:rPr>
            <w:rFonts w:eastAsiaTheme="minorEastAsia"/>
            <w:noProof/>
            <w:color w:val="auto"/>
            <w:kern w:val="2"/>
            <w:lang w:eastAsia="es-PE"/>
            <w14:ligatures w14:val="standardContextual"/>
          </w:rPr>
          <w:tab/>
        </w:r>
        <w:r w:rsidRPr="00DE2680">
          <w:rPr>
            <w:rStyle w:val="Hipervnculo"/>
            <w:rFonts w:ascii="Alliance Platt Light" w:hAnsi="Alliance Platt Light" w:cs="Arial"/>
            <w:noProof/>
          </w:rPr>
          <w:t>REFERENCIAS</w:t>
        </w:r>
        <w:r w:rsidRPr="00DE2680">
          <w:rPr>
            <w:noProof/>
            <w:webHidden/>
          </w:rPr>
          <w:tab/>
        </w:r>
        <w:r w:rsidRPr="00DE2680">
          <w:rPr>
            <w:noProof/>
            <w:webHidden/>
          </w:rPr>
          <w:fldChar w:fldCharType="begin"/>
        </w:r>
        <w:r w:rsidRPr="00DE2680">
          <w:rPr>
            <w:noProof/>
            <w:webHidden/>
          </w:rPr>
          <w:instrText xml:space="preserve"> PAGEREF _Toc145551616 \h </w:instrText>
        </w:r>
        <w:r w:rsidRPr="00DE2680">
          <w:rPr>
            <w:noProof/>
            <w:webHidden/>
          </w:rPr>
        </w:r>
        <w:r w:rsidRPr="00DE2680">
          <w:rPr>
            <w:noProof/>
            <w:webHidden/>
          </w:rPr>
          <w:fldChar w:fldCharType="separate"/>
        </w:r>
        <w:r w:rsidR="002B1B0A">
          <w:rPr>
            <w:noProof/>
            <w:webHidden/>
          </w:rPr>
          <w:t>3</w:t>
        </w:r>
        <w:r w:rsidRPr="00DE2680">
          <w:rPr>
            <w:noProof/>
            <w:webHidden/>
          </w:rPr>
          <w:fldChar w:fldCharType="end"/>
        </w:r>
      </w:hyperlink>
    </w:p>
    <w:p w14:paraId="57086540" w14:textId="02FB1930" w:rsidR="0039314F" w:rsidRPr="00DE2680" w:rsidRDefault="0039314F" w:rsidP="00DE2680">
      <w:pPr>
        <w:pStyle w:val="TDC1"/>
        <w:rPr>
          <w:rFonts w:eastAsiaTheme="minorEastAsia"/>
          <w:noProof/>
          <w:color w:val="auto"/>
          <w:kern w:val="2"/>
          <w:lang w:eastAsia="es-PE"/>
          <w14:ligatures w14:val="standardContextual"/>
        </w:rPr>
      </w:pPr>
      <w:hyperlink w:anchor="_Toc145551617" w:history="1">
        <w:r w:rsidRPr="00DE2680">
          <w:rPr>
            <w:rStyle w:val="Hipervnculo"/>
            <w:rFonts w:ascii="Alliance Platt Light" w:hAnsi="Alliance Platt Light" w:cs="Arial"/>
            <w:noProof/>
          </w:rPr>
          <w:t>III.</w:t>
        </w:r>
        <w:r w:rsidRPr="00DE2680">
          <w:rPr>
            <w:rFonts w:eastAsiaTheme="minorEastAsia"/>
            <w:noProof/>
            <w:color w:val="auto"/>
            <w:kern w:val="2"/>
            <w:lang w:eastAsia="es-PE"/>
            <w14:ligatures w14:val="standardContextual"/>
          </w:rPr>
          <w:tab/>
        </w:r>
        <w:r w:rsidRPr="00DE2680">
          <w:rPr>
            <w:rStyle w:val="Hipervnculo"/>
            <w:rFonts w:ascii="Alliance Platt Light" w:hAnsi="Alliance Platt Light" w:cs="Arial"/>
            <w:noProof/>
          </w:rPr>
          <w:t>ALCANCE</w:t>
        </w:r>
        <w:r w:rsidRPr="00DE2680">
          <w:rPr>
            <w:noProof/>
            <w:webHidden/>
          </w:rPr>
          <w:tab/>
        </w:r>
        <w:r w:rsidRPr="00DE2680">
          <w:rPr>
            <w:noProof/>
            <w:webHidden/>
          </w:rPr>
          <w:fldChar w:fldCharType="begin"/>
        </w:r>
        <w:r w:rsidRPr="00DE2680">
          <w:rPr>
            <w:noProof/>
            <w:webHidden/>
          </w:rPr>
          <w:instrText xml:space="preserve"> PAGEREF _Toc145551617 \h </w:instrText>
        </w:r>
        <w:r w:rsidRPr="00DE2680">
          <w:rPr>
            <w:noProof/>
            <w:webHidden/>
          </w:rPr>
        </w:r>
        <w:r w:rsidRPr="00DE2680">
          <w:rPr>
            <w:noProof/>
            <w:webHidden/>
          </w:rPr>
          <w:fldChar w:fldCharType="separate"/>
        </w:r>
        <w:r w:rsidR="002B1B0A">
          <w:rPr>
            <w:noProof/>
            <w:webHidden/>
          </w:rPr>
          <w:t>3</w:t>
        </w:r>
        <w:r w:rsidRPr="00DE2680">
          <w:rPr>
            <w:noProof/>
            <w:webHidden/>
          </w:rPr>
          <w:fldChar w:fldCharType="end"/>
        </w:r>
      </w:hyperlink>
    </w:p>
    <w:p w14:paraId="78213E7C" w14:textId="466725F7" w:rsidR="0039314F" w:rsidRPr="00DE2680" w:rsidRDefault="0039314F" w:rsidP="00DE2680">
      <w:pPr>
        <w:pStyle w:val="TDC1"/>
        <w:rPr>
          <w:rFonts w:eastAsiaTheme="minorEastAsia"/>
          <w:noProof/>
          <w:color w:val="auto"/>
          <w:kern w:val="2"/>
          <w:lang w:eastAsia="es-PE"/>
          <w14:ligatures w14:val="standardContextual"/>
        </w:rPr>
      </w:pPr>
      <w:hyperlink w:anchor="_Toc145551618" w:history="1">
        <w:r w:rsidRPr="00DE2680">
          <w:rPr>
            <w:rStyle w:val="Hipervnculo"/>
            <w:rFonts w:ascii="Alliance Platt Light" w:hAnsi="Alliance Platt Light" w:cs="Arial"/>
            <w:noProof/>
          </w:rPr>
          <w:t>IV.</w:t>
        </w:r>
        <w:r w:rsidRPr="00DE2680">
          <w:rPr>
            <w:rFonts w:eastAsiaTheme="minorEastAsia"/>
            <w:noProof/>
            <w:color w:val="auto"/>
            <w:kern w:val="2"/>
            <w:lang w:eastAsia="es-PE"/>
            <w14:ligatures w14:val="standardContextual"/>
          </w:rPr>
          <w:tab/>
        </w:r>
        <w:r w:rsidRPr="00DE2680">
          <w:rPr>
            <w:rStyle w:val="Hipervnculo"/>
            <w:rFonts w:ascii="Alliance Platt Light" w:hAnsi="Alliance Platt Light" w:cs="Arial"/>
            <w:noProof/>
          </w:rPr>
          <w:t>DEFINICIONES</w:t>
        </w:r>
        <w:r w:rsidRPr="00DE2680">
          <w:rPr>
            <w:noProof/>
            <w:webHidden/>
          </w:rPr>
          <w:tab/>
        </w:r>
        <w:r w:rsidRPr="00DE2680">
          <w:rPr>
            <w:noProof/>
            <w:webHidden/>
          </w:rPr>
          <w:fldChar w:fldCharType="begin"/>
        </w:r>
        <w:r w:rsidRPr="00DE2680">
          <w:rPr>
            <w:noProof/>
            <w:webHidden/>
          </w:rPr>
          <w:instrText xml:space="preserve"> PAGEREF _Toc145551618 \h </w:instrText>
        </w:r>
        <w:r w:rsidRPr="00DE2680">
          <w:rPr>
            <w:noProof/>
            <w:webHidden/>
          </w:rPr>
        </w:r>
        <w:r w:rsidRPr="00DE2680">
          <w:rPr>
            <w:noProof/>
            <w:webHidden/>
          </w:rPr>
          <w:fldChar w:fldCharType="separate"/>
        </w:r>
        <w:r w:rsidR="002B1B0A">
          <w:rPr>
            <w:noProof/>
            <w:webHidden/>
          </w:rPr>
          <w:t>3</w:t>
        </w:r>
        <w:r w:rsidRPr="00DE2680">
          <w:rPr>
            <w:noProof/>
            <w:webHidden/>
          </w:rPr>
          <w:fldChar w:fldCharType="end"/>
        </w:r>
      </w:hyperlink>
    </w:p>
    <w:p w14:paraId="2E670D04" w14:textId="6A9D513E" w:rsidR="0039314F" w:rsidRPr="00DE2680" w:rsidRDefault="0039314F" w:rsidP="00DE2680">
      <w:pPr>
        <w:pStyle w:val="TDC1"/>
        <w:rPr>
          <w:rFonts w:eastAsiaTheme="minorEastAsia"/>
          <w:noProof/>
          <w:color w:val="auto"/>
          <w:kern w:val="2"/>
          <w:lang w:eastAsia="es-PE"/>
          <w14:ligatures w14:val="standardContextual"/>
        </w:rPr>
      </w:pPr>
      <w:hyperlink w:anchor="_Toc145551619" w:history="1">
        <w:r w:rsidRPr="00DE2680">
          <w:rPr>
            <w:rStyle w:val="Hipervnculo"/>
            <w:rFonts w:ascii="Alliance Platt Light" w:hAnsi="Alliance Platt Light" w:cs="Arial"/>
            <w:noProof/>
          </w:rPr>
          <w:t>V.</w:t>
        </w:r>
        <w:r w:rsidRPr="00DE2680">
          <w:rPr>
            <w:rFonts w:eastAsiaTheme="minorEastAsia"/>
            <w:noProof/>
            <w:color w:val="auto"/>
            <w:kern w:val="2"/>
            <w:lang w:eastAsia="es-PE"/>
            <w14:ligatures w14:val="standardContextual"/>
          </w:rPr>
          <w:tab/>
        </w:r>
        <w:r w:rsidRPr="00DE2680">
          <w:rPr>
            <w:rStyle w:val="Hipervnculo"/>
            <w:rFonts w:ascii="Alliance Platt Light" w:hAnsi="Alliance Platt Light" w:cs="Arial"/>
            <w:noProof/>
          </w:rPr>
          <w:t>DESCRIPCIÓN</w:t>
        </w:r>
        <w:r w:rsidRPr="00DE2680">
          <w:rPr>
            <w:noProof/>
            <w:webHidden/>
          </w:rPr>
          <w:tab/>
        </w:r>
        <w:r w:rsidRPr="00DE2680">
          <w:rPr>
            <w:noProof/>
            <w:webHidden/>
          </w:rPr>
          <w:fldChar w:fldCharType="begin"/>
        </w:r>
        <w:r w:rsidRPr="00DE2680">
          <w:rPr>
            <w:noProof/>
            <w:webHidden/>
          </w:rPr>
          <w:instrText xml:space="preserve"> PAGEREF _Toc145551619 \h </w:instrText>
        </w:r>
        <w:r w:rsidRPr="00DE2680">
          <w:rPr>
            <w:noProof/>
            <w:webHidden/>
          </w:rPr>
        </w:r>
        <w:r w:rsidRPr="00DE2680">
          <w:rPr>
            <w:noProof/>
            <w:webHidden/>
          </w:rPr>
          <w:fldChar w:fldCharType="separate"/>
        </w:r>
        <w:r w:rsidR="002B1B0A">
          <w:rPr>
            <w:noProof/>
            <w:webHidden/>
          </w:rPr>
          <w:t>3</w:t>
        </w:r>
        <w:r w:rsidRPr="00DE2680">
          <w:rPr>
            <w:noProof/>
            <w:webHidden/>
          </w:rPr>
          <w:fldChar w:fldCharType="end"/>
        </w:r>
      </w:hyperlink>
    </w:p>
    <w:p w14:paraId="426B1092" w14:textId="0B022713" w:rsidR="0039314F" w:rsidRPr="00DE2680" w:rsidRDefault="0039314F">
      <w:pPr>
        <w:pStyle w:val="TDC2"/>
        <w:tabs>
          <w:tab w:val="left" w:pos="850"/>
          <w:tab w:val="right" w:leader="dot" w:pos="8494"/>
        </w:tabs>
        <w:rPr>
          <w:rFonts w:ascii="Alliance Platt Light" w:eastAsiaTheme="minorEastAsia" w:hAnsi="Alliance Platt Light" w:cs="Arial"/>
          <w:noProof/>
          <w:color w:val="auto"/>
          <w:kern w:val="2"/>
          <w:lang w:eastAsia="es-PE"/>
          <w14:ligatures w14:val="standardContextual"/>
        </w:rPr>
      </w:pPr>
      <w:hyperlink w:anchor="_Toc145551620" w:history="1">
        <w:r w:rsidRPr="00DE2680">
          <w:rPr>
            <w:rStyle w:val="Hipervnculo"/>
            <w:rFonts w:ascii="Alliance Platt Light" w:hAnsi="Alliance Platt Light" w:cs="Arial"/>
            <w:noProof/>
          </w:rPr>
          <w:t>1.</w:t>
        </w:r>
        <w:r w:rsidRPr="00DE2680">
          <w:rPr>
            <w:rFonts w:ascii="Alliance Platt Light" w:eastAsiaTheme="minorEastAsia" w:hAnsi="Alliance Platt Light" w:cs="Arial"/>
            <w:noProof/>
            <w:color w:val="auto"/>
            <w:kern w:val="2"/>
            <w:lang w:eastAsia="es-PE"/>
            <w14:ligatures w14:val="standardContextual"/>
          </w:rPr>
          <w:tab/>
        </w:r>
        <w:r w:rsidRPr="00DE2680">
          <w:rPr>
            <w:rStyle w:val="Hipervnculo"/>
            <w:rFonts w:ascii="Alliance Platt Light" w:hAnsi="Alliance Platt Light" w:cs="Arial"/>
            <w:noProof/>
          </w:rPr>
          <w:t>SIPOC</w:t>
        </w:r>
        <w:r w:rsidRPr="00DE2680">
          <w:rPr>
            <w:rFonts w:ascii="Alliance Platt Light" w:hAnsi="Alliance Platt Light" w:cs="Arial"/>
            <w:noProof/>
            <w:webHidden/>
          </w:rPr>
          <w:tab/>
        </w:r>
        <w:r w:rsidRPr="00DE2680">
          <w:rPr>
            <w:rFonts w:ascii="Alliance Platt Light" w:hAnsi="Alliance Platt Light" w:cs="Arial"/>
            <w:noProof/>
            <w:webHidden/>
          </w:rPr>
          <w:fldChar w:fldCharType="begin"/>
        </w:r>
        <w:r w:rsidRPr="00DE2680">
          <w:rPr>
            <w:rFonts w:ascii="Alliance Platt Light" w:hAnsi="Alliance Platt Light" w:cs="Arial"/>
            <w:noProof/>
            <w:webHidden/>
          </w:rPr>
          <w:instrText xml:space="preserve"> PAGEREF _Toc145551620 \h </w:instrText>
        </w:r>
        <w:r w:rsidRPr="00DE2680">
          <w:rPr>
            <w:rFonts w:ascii="Alliance Platt Light" w:hAnsi="Alliance Platt Light" w:cs="Arial"/>
            <w:noProof/>
            <w:webHidden/>
          </w:rPr>
        </w:r>
        <w:r w:rsidRPr="00DE2680">
          <w:rPr>
            <w:rFonts w:ascii="Alliance Platt Light" w:hAnsi="Alliance Platt Light" w:cs="Arial"/>
            <w:noProof/>
            <w:webHidden/>
          </w:rPr>
          <w:fldChar w:fldCharType="separate"/>
        </w:r>
        <w:r w:rsidR="002B1B0A">
          <w:rPr>
            <w:rFonts w:ascii="Alliance Platt Light" w:hAnsi="Alliance Platt Light" w:cs="Arial"/>
            <w:noProof/>
            <w:webHidden/>
          </w:rPr>
          <w:t>4</w:t>
        </w:r>
        <w:r w:rsidRPr="00DE2680">
          <w:rPr>
            <w:rFonts w:ascii="Alliance Platt Light" w:hAnsi="Alliance Platt Light" w:cs="Arial"/>
            <w:noProof/>
            <w:webHidden/>
          </w:rPr>
          <w:fldChar w:fldCharType="end"/>
        </w:r>
      </w:hyperlink>
    </w:p>
    <w:p w14:paraId="20677AC5" w14:textId="113EAA59" w:rsidR="0039314F" w:rsidRPr="00DE2680" w:rsidRDefault="0039314F">
      <w:pPr>
        <w:pStyle w:val="TDC2"/>
        <w:tabs>
          <w:tab w:val="left" w:pos="850"/>
          <w:tab w:val="right" w:leader="dot" w:pos="8494"/>
        </w:tabs>
        <w:rPr>
          <w:rFonts w:ascii="Alliance Platt Light" w:eastAsiaTheme="minorEastAsia" w:hAnsi="Alliance Platt Light" w:cs="Arial"/>
          <w:noProof/>
          <w:color w:val="auto"/>
          <w:kern w:val="2"/>
          <w:lang w:eastAsia="es-PE"/>
          <w14:ligatures w14:val="standardContextual"/>
        </w:rPr>
      </w:pPr>
      <w:hyperlink w:anchor="_Toc145551621" w:history="1">
        <w:r w:rsidRPr="00DE2680">
          <w:rPr>
            <w:rStyle w:val="Hipervnculo"/>
            <w:rFonts w:ascii="Alliance Platt Light" w:hAnsi="Alliance Platt Light" w:cs="Arial"/>
            <w:noProof/>
          </w:rPr>
          <w:t>2.</w:t>
        </w:r>
        <w:r w:rsidRPr="00DE2680">
          <w:rPr>
            <w:rFonts w:ascii="Alliance Platt Light" w:eastAsiaTheme="minorEastAsia" w:hAnsi="Alliance Platt Light" w:cs="Arial"/>
            <w:noProof/>
            <w:color w:val="auto"/>
            <w:kern w:val="2"/>
            <w:lang w:eastAsia="es-PE"/>
            <w14:ligatures w14:val="standardContextual"/>
          </w:rPr>
          <w:tab/>
        </w:r>
        <w:r w:rsidRPr="00DE2680">
          <w:rPr>
            <w:rStyle w:val="Hipervnculo"/>
            <w:rFonts w:ascii="Alliance Platt Light" w:hAnsi="Alliance Platt Light" w:cs="Arial"/>
            <w:noProof/>
          </w:rPr>
          <w:t>ACTIVIDADES Y MATRIZ RACI</w:t>
        </w:r>
        <w:r w:rsidRPr="00DE2680">
          <w:rPr>
            <w:rFonts w:ascii="Alliance Platt Light" w:hAnsi="Alliance Platt Light" w:cs="Arial"/>
            <w:noProof/>
            <w:webHidden/>
          </w:rPr>
          <w:tab/>
        </w:r>
        <w:r w:rsidRPr="00DE2680">
          <w:rPr>
            <w:rFonts w:ascii="Alliance Platt Light" w:hAnsi="Alliance Platt Light" w:cs="Arial"/>
            <w:noProof/>
            <w:webHidden/>
          </w:rPr>
          <w:fldChar w:fldCharType="begin"/>
        </w:r>
        <w:r w:rsidRPr="00DE2680">
          <w:rPr>
            <w:rFonts w:ascii="Alliance Platt Light" w:hAnsi="Alliance Platt Light" w:cs="Arial"/>
            <w:noProof/>
            <w:webHidden/>
          </w:rPr>
          <w:instrText xml:space="preserve"> PAGEREF _Toc145551621 \h </w:instrText>
        </w:r>
        <w:r w:rsidRPr="00DE2680">
          <w:rPr>
            <w:rFonts w:ascii="Alliance Platt Light" w:hAnsi="Alliance Platt Light" w:cs="Arial"/>
            <w:noProof/>
            <w:webHidden/>
          </w:rPr>
        </w:r>
        <w:r w:rsidRPr="00DE2680">
          <w:rPr>
            <w:rFonts w:ascii="Alliance Platt Light" w:hAnsi="Alliance Platt Light" w:cs="Arial"/>
            <w:noProof/>
            <w:webHidden/>
          </w:rPr>
          <w:fldChar w:fldCharType="separate"/>
        </w:r>
        <w:r w:rsidR="002B1B0A">
          <w:rPr>
            <w:rFonts w:ascii="Alliance Platt Light" w:hAnsi="Alliance Platt Light" w:cs="Arial"/>
            <w:noProof/>
            <w:webHidden/>
          </w:rPr>
          <w:t>4</w:t>
        </w:r>
        <w:r w:rsidRPr="00DE2680">
          <w:rPr>
            <w:rFonts w:ascii="Alliance Platt Light" w:hAnsi="Alliance Platt Light" w:cs="Arial"/>
            <w:noProof/>
            <w:webHidden/>
          </w:rPr>
          <w:fldChar w:fldCharType="end"/>
        </w:r>
      </w:hyperlink>
    </w:p>
    <w:p w14:paraId="3CDDA737" w14:textId="74731874" w:rsidR="0039314F" w:rsidRPr="00DE2680" w:rsidRDefault="0039314F">
      <w:pPr>
        <w:pStyle w:val="TDC2"/>
        <w:tabs>
          <w:tab w:val="left" w:pos="850"/>
          <w:tab w:val="right" w:leader="dot" w:pos="8494"/>
        </w:tabs>
        <w:rPr>
          <w:rFonts w:ascii="Alliance Platt Light" w:eastAsiaTheme="minorEastAsia" w:hAnsi="Alliance Platt Light" w:cs="Arial"/>
          <w:noProof/>
          <w:color w:val="auto"/>
          <w:kern w:val="2"/>
          <w:lang w:eastAsia="es-PE"/>
          <w14:ligatures w14:val="standardContextual"/>
        </w:rPr>
      </w:pPr>
      <w:hyperlink w:anchor="_Toc145551622" w:history="1">
        <w:r w:rsidRPr="00DE2680">
          <w:rPr>
            <w:rStyle w:val="Hipervnculo"/>
            <w:rFonts w:ascii="Alliance Platt Light" w:hAnsi="Alliance Platt Light" w:cs="Arial"/>
            <w:noProof/>
          </w:rPr>
          <w:t>3.</w:t>
        </w:r>
        <w:r w:rsidRPr="00DE2680">
          <w:rPr>
            <w:rFonts w:ascii="Alliance Platt Light" w:eastAsiaTheme="minorEastAsia" w:hAnsi="Alliance Platt Light" w:cs="Arial"/>
            <w:noProof/>
            <w:color w:val="auto"/>
            <w:kern w:val="2"/>
            <w:lang w:eastAsia="es-PE"/>
            <w14:ligatures w14:val="standardContextual"/>
          </w:rPr>
          <w:tab/>
        </w:r>
        <w:r w:rsidRPr="00DE2680">
          <w:rPr>
            <w:rStyle w:val="Hipervnculo"/>
            <w:rFonts w:ascii="Alliance Platt Light" w:hAnsi="Alliance Platt Light" w:cs="Arial"/>
            <w:noProof/>
          </w:rPr>
          <w:t>DIAGRAMA DE FLUJO</w:t>
        </w:r>
        <w:r w:rsidRPr="00DE2680">
          <w:rPr>
            <w:rFonts w:ascii="Alliance Platt Light" w:hAnsi="Alliance Platt Light" w:cs="Arial"/>
            <w:noProof/>
            <w:webHidden/>
          </w:rPr>
          <w:tab/>
        </w:r>
        <w:r w:rsidRPr="00DE2680">
          <w:rPr>
            <w:rFonts w:ascii="Alliance Platt Light" w:hAnsi="Alliance Platt Light" w:cs="Arial"/>
            <w:noProof/>
            <w:webHidden/>
          </w:rPr>
          <w:fldChar w:fldCharType="begin"/>
        </w:r>
        <w:r w:rsidRPr="00DE2680">
          <w:rPr>
            <w:rFonts w:ascii="Alliance Platt Light" w:hAnsi="Alliance Platt Light" w:cs="Arial"/>
            <w:noProof/>
            <w:webHidden/>
          </w:rPr>
          <w:instrText xml:space="preserve"> PAGEREF _Toc145551622 \h </w:instrText>
        </w:r>
        <w:r w:rsidRPr="00DE2680">
          <w:rPr>
            <w:rFonts w:ascii="Alliance Platt Light" w:hAnsi="Alliance Platt Light" w:cs="Arial"/>
            <w:noProof/>
            <w:webHidden/>
          </w:rPr>
        </w:r>
        <w:r w:rsidRPr="00DE2680">
          <w:rPr>
            <w:rFonts w:ascii="Alliance Platt Light" w:hAnsi="Alliance Platt Light" w:cs="Arial"/>
            <w:noProof/>
            <w:webHidden/>
          </w:rPr>
          <w:fldChar w:fldCharType="separate"/>
        </w:r>
        <w:r w:rsidR="002B1B0A">
          <w:rPr>
            <w:rFonts w:ascii="Alliance Platt Light" w:hAnsi="Alliance Platt Light" w:cs="Arial"/>
            <w:noProof/>
            <w:webHidden/>
          </w:rPr>
          <w:t>5</w:t>
        </w:r>
        <w:r w:rsidRPr="00DE2680">
          <w:rPr>
            <w:rFonts w:ascii="Alliance Platt Light" w:hAnsi="Alliance Platt Light" w:cs="Arial"/>
            <w:noProof/>
            <w:webHidden/>
          </w:rPr>
          <w:fldChar w:fldCharType="end"/>
        </w:r>
      </w:hyperlink>
    </w:p>
    <w:p w14:paraId="1E64C60B" w14:textId="478EAAAA" w:rsidR="0039314F" w:rsidRPr="00DE2680" w:rsidRDefault="0039314F" w:rsidP="00DE2680">
      <w:pPr>
        <w:pStyle w:val="TDC1"/>
        <w:rPr>
          <w:rFonts w:eastAsiaTheme="minorEastAsia"/>
          <w:noProof/>
          <w:color w:val="auto"/>
          <w:kern w:val="2"/>
          <w:lang w:eastAsia="es-PE"/>
          <w14:ligatures w14:val="standardContextual"/>
        </w:rPr>
      </w:pPr>
      <w:hyperlink w:anchor="_Toc145551623" w:history="1">
        <w:r w:rsidRPr="00DE2680">
          <w:rPr>
            <w:rStyle w:val="Hipervnculo"/>
            <w:rFonts w:ascii="Alliance Platt Light" w:hAnsi="Alliance Platt Light" w:cs="Arial"/>
            <w:noProof/>
          </w:rPr>
          <w:t>VI.</w:t>
        </w:r>
        <w:r w:rsidRPr="00DE2680">
          <w:rPr>
            <w:rFonts w:eastAsiaTheme="minorEastAsia"/>
            <w:noProof/>
            <w:color w:val="auto"/>
            <w:kern w:val="2"/>
            <w:lang w:eastAsia="es-PE"/>
            <w14:ligatures w14:val="standardContextual"/>
          </w:rPr>
          <w:tab/>
        </w:r>
        <w:r w:rsidRPr="00DE2680">
          <w:rPr>
            <w:rStyle w:val="Hipervnculo"/>
            <w:rFonts w:ascii="Alliance Platt Light" w:hAnsi="Alliance Platt Light" w:cs="Arial"/>
            <w:noProof/>
          </w:rPr>
          <w:t>PROCEDIMIENTO DETALLADO</w:t>
        </w:r>
        <w:r w:rsidRPr="00DE2680">
          <w:rPr>
            <w:noProof/>
            <w:webHidden/>
          </w:rPr>
          <w:tab/>
        </w:r>
        <w:r w:rsidRPr="00DE2680">
          <w:rPr>
            <w:noProof/>
            <w:webHidden/>
          </w:rPr>
          <w:fldChar w:fldCharType="begin"/>
        </w:r>
        <w:r w:rsidRPr="00DE2680">
          <w:rPr>
            <w:noProof/>
            <w:webHidden/>
          </w:rPr>
          <w:instrText xml:space="preserve"> PAGEREF _Toc145551623 \h </w:instrText>
        </w:r>
        <w:r w:rsidRPr="00DE2680">
          <w:rPr>
            <w:noProof/>
            <w:webHidden/>
          </w:rPr>
        </w:r>
        <w:r w:rsidRPr="00DE2680">
          <w:rPr>
            <w:noProof/>
            <w:webHidden/>
          </w:rPr>
          <w:fldChar w:fldCharType="separate"/>
        </w:r>
        <w:r w:rsidR="002B1B0A">
          <w:rPr>
            <w:noProof/>
            <w:webHidden/>
          </w:rPr>
          <w:t>6</w:t>
        </w:r>
        <w:r w:rsidRPr="00DE2680">
          <w:rPr>
            <w:noProof/>
            <w:webHidden/>
          </w:rPr>
          <w:fldChar w:fldCharType="end"/>
        </w:r>
      </w:hyperlink>
    </w:p>
    <w:p w14:paraId="1B0E5E67" w14:textId="7EE7B745" w:rsidR="0039314F" w:rsidRPr="00DE2680" w:rsidRDefault="0039314F" w:rsidP="00DE2680">
      <w:pPr>
        <w:pStyle w:val="TDC1"/>
        <w:rPr>
          <w:rFonts w:eastAsiaTheme="minorEastAsia"/>
          <w:noProof/>
          <w:color w:val="auto"/>
          <w:kern w:val="2"/>
          <w:lang w:eastAsia="es-PE"/>
          <w14:ligatures w14:val="standardContextual"/>
        </w:rPr>
      </w:pPr>
      <w:hyperlink w:anchor="_Toc145551624" w:history="1">
        <w:r w:rsidRPr="00DE2680">
          <w:rPr>
            <w:rStyle w:val="Hipervnculo"/>
            <w:rFonts w:ascii="Alliance Platt Light" w:hAnsi="Alliance Platt Light" w:cs="Arial"/>
            <w:noProof/>
          </w:rPr>
          <w:t>VII.</w:t>
        </w:r>
        <w:r w:rsidRPr="00DE2680">
          <w:rPr>
            <w:rFonts w:eastAsiaTheme="minorEastAsia"/>
            <w:noProof/>
            <w:color w:val="auto"/>
            <w:kern w:val="2"/>
            <w:lang w:eastAsia="es-PE"/>
            <w14:ligatures w14:val="standardContextual"/>
          </w:rPr>
          <w:tab/>
        </w:r>
        <w:r w:rsidRPr="00DE2680">
          <w:rPr>
            <w:rStyle w:val="Hipervnculo"/>
            <w:rFonts w:ascii="Alliance Platt Light" w:hAnsi="Alliance Platt Light" w:cs="Arial"/>
            <w:noProof/>
          </w:rPr>
          <w:t>DOCUMENTACIÓN – ARCHIVO – CONSERVACIÓN</w:t>
        </w:r>
        <w:r w:rsidRPr="00DE2680">
          <w:rPr>
            <w:noProof/>
            <w:webHidden/>
          </w:rPr>
          <w:tab/>
        </w:r>
        <w:r w:rsidRPr="00DE2680">
          <w:rPr>
            <w:noProof/>
            <w:webHidden/>
          </w:rPr>
          <w:fldChar w:fldCharType="begin"/>
        </w:r>
        <w:r w:rsidRPr="00DE2680">
          <w:rPr>
            <w:noProof/>
            <w:webHidden/>
          </w:rPr>
          <w:instrText xml:space="preserve"> PAGEREF _Toc145551624 \h </w:instrText>
        </w:r>
        <w:r w:rsidRPr="00DE2680">
          <w:rPr>
            <w:noProof/>
            <w:webHidden/>
          </w:rPr>
        </w:r>
        <w:r w:rsidRPr="00DE2680">
          <w:rPr>
            <w:noProof/>
            <w:webHidden/>
          </w:rPr>
          <w:fldChar w:fldCharType="separate"/>
        </w:r>
        <w:r w:rsidR="002B1B0A">
          <w:rPr>
            <w:noProof/>
            <w:webHidden/>
          </w:rPr>
          <w:t>7</w:t>
        </w:r>
        <w:r w:rsidRPr="00DE2680">
          <w:rPr>
            <w:noProof/>
            <w:webHidden/>
          </w:rPr>
          <w:fldChar w:fldCharType="end"/>
        </w:r>
      </w:hyperlink>
    </w:p>
    <w:p w14:paraId="1148570F" w14:textId="29266B93" w:rsidR="0039314F" w:rsidRDefault="0039314F" w:rsidP="00DE2680">
      <w:pPr>
        <w:pStyle w:val="TDC1"/>
        <w:rPr>
          <w:rFonts w:eastAsiaTheme="minorEastAsia"/>
          <w:noProof/>
          <w:color w:val="auto"/>
          <w:kern w:val="2"/>
          <w:lang w:eastAsia="es-PE"/>
          <w14:ligatures w14:val="standardContextual"/>
        </w:rPr>
      </w:pPr>
      <w:hyperlink w:anchor="_Toc145551625" w:history="1">
        <w:r w:rsidRPr="00DE2680">
          <w:rPr>
            <w:rStyle w:val="Hipervnculo"/>
            <w:rFonts w:ascii="Alliance Platt Light" w:hAnsi="Alliance Platt Light" w:cs="Arial"/>
            <w:noProof/>
          </w:rPr>
          <w:t>VIII.</w:t>
        </w:r>
        <w:r w:rsidRPr="00DE2680">
          <w:rPr>
            <w:rFonts w:eastAsiaTheme="minorEastAsia"/>
            <w:noProof/>
            <w:color w:val="auto"/>
            <w:kern w:val="2"/>
            <w:lang w:eastAsia="es-PE"/>
            <w14:ligatures w14:val="standardContextual"/>
          </w:rPr>
          <w:tab/>
        </w:r>
        <w:r w:rsidRPr="00DE2680">
          <w:rPr>
            <w:rStyle w:val="Hipervnculo"/>
            <w:rFonts w:ascii="Alliance Platt Light" w:hAnsi="Alliance Platt Light" w:cs="Arial"/>
            <w:noProof/>
          </w:rPr>
          <w:t>DOCUMENTOS RELACIONADOS</w:t>
        </w:r>
        <w:r w:rsidRPr="00DE2680">
          <w:rPr>
            <w:noProof/>
            <w:webHidden/>
          </w:rPr>
          <w:tab/>
        </w:r>
        <w:r w:rsidRPr="00DE2680">
          <w:rPr>
            <w:noProof/>
            <w:webHidden/>
          </w:rPr>
          <w:fldChar w:fldCharType="begin"/>
        </w:r>
        <w:r w:rsidRPr="00DE2680">
          <w:rPr>
            <w:noProof/>
            <w:webHidden/>
          </w:rPr>
          <w:instrText xml:space="preserve"> PAGEREF _Toc145551625 \h </w:instrText>
        </w:r>
        <w:r w:rsidRPr="00DE2680">
          <w:rPr>
            <w:noProof/>
            <w:webHidden/>
          </w:rPr>
        </w:r>
        <w:r w:rsidRPr="00DE2680">
          <w:rPr>
            <w:noProof/>
            <w:webHidden/>
          </w:rPr>
          <w:fldChar w:fldCharType="separate"/>
        </w:r>
        <w:r w:rsidR="002B1B0A">
          <w:rPr>
            <w:noProof/>
            <w:webHidden/>
          </w:rPr>
          <w:t>7</w:t>
        </w:r>
        <w:r w:rsidRPr="00DE2680">
          <w:rPr>
            <w:noProof/>
            <w:webHidden/>
          </w:rPr>
          <w:fldChar w:fldCharType="end"/>
        </w:r>
      </w:hyperlink>
    </w:p>
    <w:p w14:paraId="5D05C211" w14:textId="1F40926C" w:rsidR="00B64F78" w:rsidRPr="00986866" w:rsidRDefault="00B64F78" w:rsidP="00B64F78">
      <w:pPr>
        <w:rPr>
          <w:rFonts w:ascii="Arial" w:hAnsi="Arial" w:cs="Arial"/>
        </w:rPr>
      </w:pPr>
      <w:r w:rsidRPr="00986866">
        <w:rPr>
          <w:rFonts w:ascii="Arial" w:hAnsi="Arial" w:cs="Arial"/>
        </w:rPr>
        <w:fldChar w:fldCharType="end"/>
      </w:r>
    </w:p>
    <w:p w14:paraId="40F2DF1E" w14:textId="77777777" w:rsidR="00B64F78" w:rsidRPr="00986866" w:rsidRDefault="00B64F78" w:rsidP="00B64F78">
      <w:pPr>
        <w:rPr>
          <w:rFonts w:ascii="Arial" w:hAnsi="Arial" w:cs="Arial"/>
        </w:rPr>
      </w:pPr>
    </w:p>
    <w:p w14:paraId="40664CAD" w14:textId="77777777" w:rsidR="00B64F78" w:rsidRPr="00986866" w:rsidRDefault="00B64F78" w:rsidP="00B64F78">
      <w:pPr>
        <w:rPr>
          <w:rFonts w:ascii="Arial" w:hAnsi="Arial" w:cs="Arial"/>
        </w:rPr>
      </w:pPr>
      <w:r w:rsidRPr="00986866">
        <w:rPr>
          <w:rFonts w:ascii="Arial" w:hAnsi="Arial" w:cs="Arial"/>
        </w:rPr>
        <w:br w:type="page"/>
      </w:r>
    </w:p>
    <w:p w14:paraId="2F986D54" w14:textId="77777777" w:rsidR="00B64F78" w:rsidRPr="009B06D2" w:rsidRDefault="00B64F78" w:rsidP="009B06D2">
      <w:pPr>
        <w:pStyle w:val="Ttulo10"/>
      </w:pPr>
      <w:bookmarkStart w:id="1" w:name="_Toc461441553"/>
      <w:bookmarkStart w:id="2" w:name="_Toc145551615"/>
      <w:r w:rsidRPr="009B06D2">
        <w:lastRenderedPageBreak/>
        <w:t>OBJETIVO</w:t>
      </w:r>
      <w:bookmarkEnd w:id="1"/>
      <w:bookmarkEnd w:id="2"/>
    </w:p>
    <w:p w14:paraId="6DD7FC0C" w14:textId="7D18B989" w:rsidR="00F3743C" w:rsidRPr="00DE2680" w:rsidRDefault="000863BA" w:rsidP="00C07422">
      <w:pPr>
        <w:spacing w:line="240" w:lineRule="auto"/>
        <w:ind w:left="709"/>
        <w:rPr>
          <w:rFonts w:ascii="Alliance Platt Light" w:hAnsi="Alliance Platt Light" w:cs="Arial"/>
          <w:color w:val="auto"/>
        </w:rPr>
      </w:pPr>
      <w:r w:rsidRPr="00F35580">
        <w:rPr>
          <w:rFonts w:ascii="Alliance Platt Light" w:hAnsi="Alliance Platt Light" w:cs="Arial"/>
          <w:color w:val="auto"/>
        </w:rPr>
        <w:t>Establecer los lineamientos para disponer de una comunicación que asegure el intercambio oportuno de información interna y externa para el Sistema de Gestión.</w:t>
      </w:r>
    </w:p>
    <w:p w14:paraId="71B4B588" w14:textId="77777777" w:rsidR="00B64F78" w:rsidRPr="00986866" w:rsidRDefault="00B64F78" w:rsidP="009B06D2">
      <w:pPr>
        <w:pStyle w:val="Ttulo10"/>
      </w:pPr>
      <w:bookmarkStart w:id="3" w:name="_Toc461441554"/>
      <w:bookmarkStart w:id="4" w:name="_Toc145551616"/>
      <w:r w:rsidRPr="00986866">
        <w:t>REFERENCIAS</w:t>
      </w:r>
      <w:bookmarkEnd w:id="3"/>
      <w:bookmarkEnd w:id="4"/>
    </w:p>
    <w:p w14:paraId="144F3F20" w14:textId="68CFE104" w:rsidR="00F05318" w:rsidRPr="00DE2680" w:rsidRDefault="00F05318" w:rsidP="0032404C">
      <w:pPr>
        <w:pStyle w:val="Prrafodelista"/>
        <w:numPr>
          <w:ilvl w:val="0"/>
          <w:numId w:val="5"/>
        </w:numPr>
        <w:spacing w:after="0" w:line="240" w:lineRule="auto"/>
        <w:ind w:left="1134"/>
        <w:rPr>
          <w:rFonts w:ascii="Alliance Platt Light" w:hAnsi="Alliance Platt Light" w:cs="Arial"/>
        </w:rPr>
      </w:pPr>
      <w:r w:rsidRPr="00DE2680">
        <w:rPr>
          <w:rFonts w:ascii="Alliance Platt Light" w:hAnsi="Alliance Platt Light" w:cs="Arial"/>
        </w:rPr>
        <w:t>Norma ISO 9001</w:t>
      </w:r>
    </w:p>
    <w:p w14:paraId="49631526" w14:textId="42A0BB83" w:rsidR="00B64F78" w:rsidRDefault="001666C5" w:rsidP="0032404C">
      <w:pPr>
        <w:pStyle w:val="Prrafodelista"/>
        <w:numPr>
          <w:ilvl w:val="0"/>
          <w:numId w:val="5"/>
        </w:numPr>
        <w:spacing w:after="0" w:line="240" w:lineRule="auto"/>
        <w:ind w:left="1134"/>
        <w:rPr>
          <w:rFonts w:ascii="Alliance Platt Light" w:hAnsi="Alliance Platt Light" w:cs="Arial"/>
        </w:rPr>
      </w:pPr>
      <w:r w:rsidRPr="00DE2680">
        <w:rPr>
          <w:rFonts w:ascii="Alliance Platt Light" w:hAnsi="Alliance Platt Light" w:cs="Arial"/>
        </w:rPr>
        <w:t>Norma ISO 22301</w:t>
      </w:r>
    </w:p>
    <w:p w14:paraId="792F2154" w14:textId="77777777" w:rsidR="00B64F78" w:rsidRPr="00986866" w:rsidRDefault="00B64F78" w:rsidP="009B06D2">
      <w:pPr>
        <w:pStyle w:val="Ttulo10"/>
      </w:pPr>
      <w:bookmarkStart w:id="5" w:name="_Toc461441555"/>
      <w:bookmarkStart w:id="6" w:name="_Toc145551617"/>
      <w:r w:rsidRPr="00986866">
        <w:t>ALCANCE</w:t>
      </w:r>
      <w:bookmarkEnd w:id="5"/>
      <w:bookmarkEnd w:id="6"/>
    </w:p>
    <w:p w14:paraId="201E7B25" w14:textId="54CFFDDB" w:rsidR="00B64F78" w:rsidRDefault="002E3B36" w:rsidP="00B64F78">
      <w:pPr>
        <w:spacing w:line="240" w:lineRule="auto"/>
        <w:ind w:left="709"/>
        <w:rPr>
          <w:rFonts w:ascii="Alliance Platt Light" w:hAnsi="Alliance Platt Light" w:cs="Arial"/>
          <w:color w:val="000000" w:themeColor="text1"/>
        </w:rPr>
      </w:pPr>
      <w:r w:rsidRPr="002E3B36">
        <w:rPr>
          <w:rFonts w:ascii="Alliance Platt Light" w:hAnsi="Alliance Platt Light" w:cs="Arial"/>
          <w:color w:val="000000" w:themeColor="text1"/>
        </w:rPr>
        <w:t xml:space="preserve">Aplica al sistema de gestión integrado de la organización, compuesto por las normas de la referencia </w:t>
      </w:r>
      <w:r w:rsidR="005E479F" w:rsidRPr="002E3B36">
        <w:rPr>
          <w:rFonts w:ascii="Alliance Platt Light" w:hAnsi="Alliance Platt Light" w:cs="Arial"/>
          <w:color w:val="000000" w:themeColor="text1"/>
        </w:rPr>
        <w:t xml:space="preserve">y abarca desde la identificación de la necesidad de información a comunicar hasta </w:t>
      </w:r>
      <w:r w:rsidR="005E2635" w:rsidRPr="002E3B36">
        <w:rPr>
          <w:rFonts w:ascii="Alliance Platt Light" w:hAnsi="Alliance Platt Light" w:cs="Arial"/>
          <w:color w:val="000000" w:themeColor="text1"/>
        </w:rPr>
        <w:t>la comunicación de las partes interesadas (internas y externas)</w:t>
      </w:r>
      <w:r w:rsidR="005E479F" w:rsidRPr="002E3B36">
        <w:rPr>
          <w:rFonts w:ascii="Alliance Platt Light" w:hAnsi="Alliance Platt Light" w:cs="Arial"/>
          <w:color w:val="000000" w:themeColor="text1"/>
        </w:rPr>
        <w:t>.</w:t>
      </w:r>
    </w:p>
    <w:p w14:paraId="4C66F602" w14:textId="77777777" w:rsidR="00B64F78" w:rsidRPr="00986866" w:rsidRDefault="00B64F78" w:rsidP="009B06D2">
      <w:pPr>
        <w:pStyle w:val="Ttulo10"/>
      </w:pPr>
      <w:bookmarkStart w:id="7" w:name="_Toc461441556"/>
      <w:bookmarkStart w:id="8" w:name="_Toc145551618"/>
      <w:r w:rsidRPr="00986866">
        <w:t>DEFINICIONES</w:t>
      </w:r>
      <w:bookmarkEnd w:id="7"/>
      <w:bookmarkEnd w:id="8"/>
    </w:p>
    <w:p w14:paraId="04FD9786" w14:textId="77777777" w:rsidR="000863BA" w:rsidRPr="000863BA" w:rsidRDefault="000863BA" w:rsidP="000863BA">
      <w:pPr>
        <w:numPr>
          <w:ilvl w:val="0"/>
          <w:numId w:val="6"/>
        </w:numPr>
        <w:tabs>
          <w:tab w:val="left" w:pos="1134"/>
        </w:tabs>
        <w:spacing w:line="257" w:lineRule="auto"/>
        <w:rPr>
          <w:rFonts w:ascii="Arial" w:hAnsi="Arial" w:cs="Arial"/>
          <w:b/>
          <w:color w:val="auto"/>
        </w:rPr>
      </w:pPr>
      <w:r w:rsidRPr="00F52E8B">
        <w:rPr>
          <w:rFonts w:ascii="Alliance Platt Bold" w:hAnsi="Alliance Platt Bold" w:cs="Arial"/>
          <w:bCs/>
          <w:color w:val="auto"/>
        </w:rPr>
        <w:t>Comunicación Interna:</w:t>
      </w:r>
      <w:r w:rsidRPr="000863BA">
        <w:rPr>
          <w:rFonts w:ascii="Arial" w:hAnsi="Arial" w:cs="Arial"/>
          <w:bCs/>
          <w:color w:val="auto"/>
        </w:rPr>
        <w:t xml:space="preserve"> </w:t>
      </w:r>
      <w:r w:rsidRPr="00DE2680">
        <w:rPr>
          <w:rFonts w:ascii="Alliance Platt Light" w:hAnsi="Alliance Platt Light" w:cs="Arial"/>
          <w:bCs/>
          <w:color w:val="auto"/>
        </w:rPr>
        <w:t>Se consideran comunicaciones internas todas aquellas que afectan sólo al personal de la organización.</w:t>
      </w:r>
    </w:p>
    <w:p w14:paraId="0FAAAC13" w14:textId="77777777" w:rsidR="000863BA" w:rsidRPr="000863BA" w:rsidRDefault="000863BA" w:rsidP="000863BA">
      <w:pPr>
        <w:numPr>
          <w:ilvl w:val="0"/>
          <w:numId w:val="6"/>
        </w:numPr>
        <w:tabs>
          <w:tab w:val="left" w:pos="1134"/>
        </w:tabs>
        <w:spacing w:line="257" w:lineRule="auto"/>
        <w:rPr>
          <w:rFonts w:ascii="Arial" w:hAnsi="Arial" w:cs="Arial"/>
          <w:b/>
          <w:color w:val="auto"/>
        </w:rPr>
      </w:pPr>
      <w:r w:rsidRPr="00F52E8B">
        <w:rPr>
          <w:rFonts w:ascii="Alliance Platt Bold" w:hAnsi="Alliance Platt Bold" w:cs="Arial"/>
          <w:bCs/>
          <w:color w:val="auto"/>
        </w:rPr>
        <w:t>Comunicación Externa:</w:t>
      </w:r>
      <w:r w:rsidRPr="000863BA">
        <w:rPr>
          <w:rFonts w:ascii="Arial" w:hAnsi="Arial" w:cs="Arial"/>
          <w:bCs/>
          <w:color w:val="auto"/>
        </w:rPr>
        <w:t xml:space="preserve"> </w:t>
      </w:r>
      <w:r w:rsidRPr="00DE2680">
        <w:rPr>
          <w:rFonts w:ascii="Alliance Platt Light" w:hAnsi="Alliance Platt Light" w:cs="Arial"/>
          <w:bCs/>
          <w:color w:val="auto"/>
        </w:rPr>
        <w:t>Es aquella que se mantiene entre la organización y las partes interesadas externas.</w:t>
      </w:r>
    </w:p>
    <w:p w14:paraId="20CA900F" w14:textId="2B92498A" w:rsidR="000863BA" w:rsidRDefault="000863BA" w:rsidP="000863BA">
      <w:pPr>
        <w:numPr>
          <w:ilvl w:val="0"/>
          <w:numId w:val="6"/>
        </w:numPr>
        <w:tabs>
          <w:tab w:val="left" w:pos="1134"/>
        </w:tabs>
        <w:spacing w:line="257" w:lineRule="auto"/>
        <w:rPr>
          <w:rFonts w:ascii="Arial" w:hAnsi="Arial" w:cs="Arial"/>
          <w:b/>
          <w:color w:val="auto"/>
        </w:rPr>
      </w:pPr>
      <w:r w:rsidRPr="00F52E8B">
        <w:rPr>
          <w:rFonts w:ascii="Alliance Platt Bold" w:hAnsi="Alliance Platt Bold" w:cs="Arial"/>
          <w:bCs/>
          <w:color w:val="auto"/>
        </w:rPr>
        <w:t>Partes Interesadas Externas:</w:t>
      </w:r>
      <w:r w:rsidRPr="000863BA">
        <w:rPr>
          <w:rFonts w:ascii="Arial" w:hAnsi="Arial" w:cs="Arial"/>
          <w:b/>
          <w:color w:val="auto"/>
        </w:rPr>
        <w:t xml:space="preserve"> </w:t>
      </w:r>
      <w:r w:rsidRPr="00DE2680">
        <w:rPr>
          <w:rFonts w:ascii="Alliance Platt Light" w:hAnsi="Alliance Platt Light" w:cs="Arial"/>
          <w:bCs/>
          <w:color w:val="auto"/>
        </w:rPr>
        <w:t>Se consideran partes interesadas externas a los clientes, proveedores, autoridades y contratistas.</w:t>
      </w:r>
      <w:r w:rsidRPr="000863BA">
        <w:rPr>
          <w:rFonts w:ascii="Arial" w:hAnsi="Arial" w:cs="Arial"/>
          <w:b/>
          <w:color w:val="auto"/>
        </w:rPr>
        <w:t xml:space="preserve"> </w:t>
      </w:r>
    </w:p>
    <w:p w14:paraId="27135DDF" w14:textId="4685E97E" w:rsidR="00C317B3" w:rsidRPr="004D4875" w:rsidRDefault="00C317B3" w:rsidP="000863BA">
      <w:pPr>
        <w:numPr>
          <w:ilvl w:val="0"/>
          <w:numId w:val="6"/>
        </w:numPr>
        <w:tabs>
          <w:tab w:val="left" w:pos="1134"/>
        </w:tabs>
        <w:spacing w:line="257" w:lineRule="auto"/>
        <w:rPr>
          <w:rFonts w:ascii="Arial" w:hAnsi="Arial" w:cs="Arial"/>
          <w:b/>
          <w:color w:val="auto"/>
        </w:rPr>
      </w:pPr>
      <w:r w:rsidRPr="004D4875">
        <w:rPr>
          <w:rFonts w:ascii="Alliance Platt Bold" w:hAnsi="Alliance Platt Bold" w:cs="Arial"/>
          <w:bCs/>
          <w:color w:val="auto"/>
        </w:rPr>
        <w:t>Toda la organización:</w:t>
      </w:r>
      <w:r w:rsidRPr="004D4875">
        <w:rPr>
          <w:rFonts w:ascii="Arial" w:hAnsi="Arial" w:cs="Arial"/>
          <w:b/>
          <w:color w:val="auto"/>
        </w:rPr>
        <w:t xml:space="preserve"> </w:t>
      </w:r>
      <w:r w:rsidRPr="004D4875">
        <w:rPr>
          <w:rFonts w:ascii="Alliance Platt Light" w:hAnsi="Alliance Platt Light" w:cs="Arial"/>
          <w:bCs/>
          <w:color w:val="auto"/>
        </w:rPr>
        <w:t xml:space="preserve">Se consideran </w:t>
      </w:r>
      <w:r w:rsidR="00A72DB3" w:rsidRPr="004D4875">
        <w:rPr>
          <w:rFonts w:ascii="Alliance Platt Light" w:hAnsi="Alliance Platt Light" w:cs="Arial"/>
          <w:bCs/>
          <w:color w:val="auto"/>
        </w:rPr>
        <w:t xml:space="preserve">toda la organización a </w:t>
      </w:r>
      <w:r w:rsidR="006E2301" w:rsidRPr="004D4875">
        <w:rPr>
          <w:rFonts w:ascii="Alliance Platt Light" w:hAnsi="Alliance Platt Light" w:cs="Arial"/>
          <w:bCs/>
          <w:color w:val="auto"/>
        </w:rPr>
        <w:t>todos los colaboradores</w:t>
      </w:r>
      <w:r w:rsidR="00A72DB3" w:rsidRPr="004D4875">
        <w:rPr>
          <w:rFonts w:ascii="Alliance Platt Light" w:hAnsi="Alliance Platt Light" w:cs="Arial"/>
          <w:bCs/>
          <w:color w:val="auto"/>
        </w:rPr>
        <w:t xml:space="preserve"> de la </w:t>
      </w:r>
      <w:r w:rsidR="006E2301" w:rsidRPr="004D4875">
        <w:rPr>
          <w:rFonts w:ascii="Alliance Platt Light" w:hAnsi="Alliance Platt Light" w:cs="Arial"/>
          <w:bCs/>
          <w:color w:val="auto"/>
        </w:rPr>
        <w:t>organización</w:t>
      </w:r>
      <w:r w:rsidRPr="004D4875">
        <w:rPr>
          <w:rFonts w:ascii="Alliance Platt Light" w:hAnsi="Alliance Platt Light" w:cs="Arial"/>
          <w:bCs/>
          <w:color w:val="auto"/>
        </w:rPr>
        <w:t>.</w:t>
      </w:r>
    </w:p>
    <w:p w14:paraId="22A09914" w14:textId="77777777" w:rsidR="006E2301" w:rsidRPr="006E2301" w:rsidRDefault="006E2301" w:rsidP="004D4875">
      <w:pPr>
        <w:tabs>
          <w:tab w:val="left" w:pos="1134"/>
        </w:tabs>
        <w:spacing w:line="257" w:lineRule="auto"/>
        <w:ind w:left="1080"/>
        <w:rPr>
          <w:rFonts w:ascii="Arial" w:hAnsi="Arial" w:cs="Arial"/>
          <w:b/>
          <w:color w:val="auto"/>
          <w:highlight w:val="yellow"/>
        </w:rPr>
      </w:pPr>
    </w:p>
    <w:p w14:paraId="1B3D0576" w14:textId="77777777" w:rsidR="00B64F78" w:rsidRDefault="007F76D8" w:rsidP="009B06D2">
      <w:pPr>
        <w:pStyle w:val="Ttulo10"/>
      </w:pPr>
      <w:bookmarkStart w:id="9" w:name="_Toc145551619"/>
      <w:r>
        <w:t>DESCRIPCIÓN</w:t>
      </w:r>
      <w:bookmarkEnd w:id="9"/>
    </w:p>
    <w:p w14:paraId="0F074508" w14:textId="2B15AD55" w:rsidR="004874F8" w:rsidRDefault="00830566" w:rsidP="00E15EB8">
      <w:pPr>
        <w:pStyle w:val="Prrafodelista"/>
        <w:numPr>
          <w:ilvl w:val="0"/>
          <w:numId w:val="10"/>
        </w:numPr>
        <w:spacing w:line="257" w:lineRule="auto"/>
        <w:ind w:hanging="357"/>
        <w:contextualSpacing w:val="0"/>
        <w:jc w:val="both"/>
        <w:rPr>
          <w:rFonts w:ascii="Arial" w:hAnsi="Arial" w:cs="Arial"/>
        </w:rPr>
      </w:pPr>
      <w:r w:rsidRPr="00F52E8B">
        <w:rPr>
          <w:rFonts w:ascii="Alliance Platt Bold" w:hAnsi="Alliance Platt Bold" w:cs="Arial"/>
          <w:bCs/>
        </w:rPr>
        <w:t>SIPOC:</w:t>
      </w:r>
      <w:r>
        <w:rPr>
          <w:rFonts w:ascii="Arial" w:hAnsi="Arial" w:cs="Arial"/>
        </w:rPr>
        <w:t xml:space="preserve"> </w:t>
      </w:r>
      <w:r w:rsidR="004874F8" w:rsidRPr="00DE2680">
        <w:rPr>
          <w:rFonts w:ascii="Alliance Platt Light" w:hAnsi="Alliance Platt Light" w:cs="Arial"/>
        </w:rPr>
        <w:t>Describe</w:t>
      </w:r>
      <w:r w:rsidRPr="00DE2680">
        <w:rPr>
          <w:rFonts w:ascii="Alliance Platt Light" w:hAnsi="Alliance Platt Light" w:cs="Arial"/>
        </w:rPr>
        <w:t xml:space="preserve"> la matriz que </w:t>
      </w:r>
      <w:r w:rsidR="00EC1CFC" w:rsidRPr="00DE2680">
        <w:rPr>
          <w:rFonts w:ascii="Alliance Platt Light" w:hAnsi="Alliance Platt Light" w:cs="Arial"/>
        </w:rPr>
        <w:t>descompone los elementos básicos del proceso</w:t>
      </w:r>
      <w:r w:rsidR="00661CA4" w:rsidRPr="00DE2680">
        <w:rPr>
          <w:rFonts w:ascii="Alliance Platt Light" w:hAnsi="Alliance Platt Light" w:cs="Arial"/>
        </w:rPr>
        <w:t>.</w:t>
      </w:r>
    </w:p>
    <w:p w14:paraId="24EFEA1F" w14:textId="77777777" w:rsidR="000870EB" w:rsidRDefault="00830566" w:rsidP="00E15EB8">
      <w:pPr>
        <w:pStyle w:val="Prrafodelista"/>
        <w:numPr>
          <w:ilvl w:val="0"/>
          <w:numId w:val="10"/>
        </w:numPr>
        <w:spacing w:line="257" w:lineRule="auto"/>
        <w:ind w:hanging="357"/>
        <w:contextualSpacing w:val="0"/>
        <w:jc w:val="both"/>
        <w:rPr>
          <w:rFonts w:ascii="Arial" w:hAnsi="Arial" w:cs="Arial"/>
        </w:rPr>
      </w:pPr>
      <w:r w:rsidRPr="00F52E8B">
        <w:rPr>
          <w:rFonts w:ascii="Alliance Platt Bold" w:hAnsi="Alliance Platt Bold" w:cs="Arial"/>
          <w:bCs/>
        </w:rPr>
        <w:t>ACTIVIDADES y MATRIZ RACI</w:t>
      </w:r>
      <w:r w:rsidR="00EC1CFC" w:rsidRPr="00F52E8B">
        <w:rPr>
          <w:rFonts w:ascii="Alliance Platt Bold" w:hAnsi="Alliance Platt Bold" w:cs="Arial"/>
          <w:bCs/>
        </w:rPr>
        <w:t>:</w:t>
      </w:r>
      <w:r w:rsidR="00EC1CFC">
        <w:rPr>
          <w:rFonts w:ascii="Arial" w:hAnsi="Arial" w:cs="Arial"/>
        </w:rPr>
        <w:t xml:space="preserve"> </w:t>
      </w:r>
      <w:r w:rsidR="00EC1CFC" w:rsidRPr="00DE2680">
        <w:rPr>
          <w:rFonts w:ascii="Alliance Platt Light" w:hAnsi="Alliance Platt Light" w:cs="Arial"/>
        </w:rPr>
        <w:t xml:space="preserve">Lista las actividades principales del proceso </w:t>
      </w:r>
      <w:r w:rsidR="00ED5DDA" w:rsidRPr="00DE2680">
        <w:rPr>
          <w:rFonts w:ascii="Alliance Platt Light" w:hAnsi="Alliance Platt Light" w:cs="Arial"/>
        </w:rPr>
        <w:t xml:space="preserve">como </w:t>
      </w:r>
      <w:r w:rsidR="00EC1CFC" w:rsidRPr="00DE2680">
        <w:rPr>
          <w:rFonts w:ascii="Alliance Platt Light" w:hAnsi="Alliance Platt Light" w:cs="Arial"/>
        </w:rPr>
        <w:t>parte de</w:t>
      </w:r>
      <w:r w:rsidR="00ED5DDA" w:rsidRPr="00DE2680">
        <w:rPr>
          <w:rFonts w:ascii="Alliance Platt Light" w:hAnsi="Alliance Platt Light" w:cs="Arial"/>
        </w:rPr>
        <w:t xml:space="preserve"> la matriz de asignación de responsabilidades que especifica la manera como </w:t>
      </w:r>
      <w:r w:rsidR="000870EB" w:rsidRPr="00DE2680">
        <w:rPr>
          <w:rFonts w:ascii="Alliance Platt Light" w:hAnsi="Alliance Platt Light" w:cs="Arial"/>
        </w:rPr>
        <w:t xml:space="preserve">se involucran los </w:t>
      </w:r>
      <w:r w:rsidR="00ED5DDA" w:rsidRPr="00DE2680">
        <w:rPr>
          <w:rFonts w:ascii="Alliance Platt Light" w:hAnsi="Alliance Platt Light" w:cs="Arial"/>
        </w:rPr>
        <w:t xml:space="preserve">roles relevantes en </w:t>
      </w:r>
      <w:r w:rsidR="000870EB" w:rsidRPr="00DE2680">
        <w:rPr>
          <w:rFonts w:ascii="Alliance Platt Light" w:hAnsi="Alliance Platt Light" w:cs="Arial"/>
        </w:rPr>
        <w:t>cada actividad del</w:t>
      </w:r>
      <w:r w:rsidR="00ED5DDA" w:rsidRPr="00DE2680">
        <w:rPr>
          <w:rFonts w:ascii="Alliance Platt Light" w:hAnsi="Alliance Platt Light" w:cs="Arial"/>
        </w:rPr>
        <w:t xml:space="preserve"> proceso</w:t>
      </w:r>
    </w:p>
    <w:p w14:paraId="22F5732B" w14:textId="77777777" w:rsidR="00830566" w:rsidRDefault="00830566" w:rsidP="00E15EB8">
      <w:pPr>
        <w:pStyle w:val="Prrafodelista"/>
        <w:numPr>
          <w:ilvl w:val="0"/>
          <w:numId w:val="10"/>
        </w:numPr>
        <w:spacing w:line="257" w:lineRule="auto"/>
        <w:ind w:hanging="357"/>
        <w:contextualSpacing w:val="0"/>
        <w:jc w:val="both"/>
        <w:rPr>
          <w:rFonts w:ascii="Arial" w:hAnsi="Arial" w:cs="Arial"/>
        </w:rPr>
      </w:pPr>
      <w:r w:rsidRPr="00F52E8B">
        <w:rPr>
          <w:rFonts w:ascii="Alliance Platt Bold" w:hAnsi="Alliance Platt Bold" w:cs="Arial"/>
          <w:bCs/>
        </w:rPr>
        <w:t>DIAGRAMA DE FLUJO</w:t>
      </w:r>
      <w:r w:rsidR="00EC1CFC" w:rsidRPr="00F52E8B">
        <w:rPr>
          <w:rFonts w:ascii="Alliance Platt Bold" w:hAnsi="Alliance Platt Bold" w:cs="Arial"/>
          <w:bCs/>
        </w:rPr>
        <w:t>:</w:t>
      </w:r>
      <w:r w:rsidR="00EC1CFC">
        <w:rPr>
          <w:rFonts w:ascii="Arial" w:hAnsi="Arial" w:cs="Arial"/>
        </w:rPr>
        <w:t xml:space="preserve"> </w:t>
      </w:r>
      <w:r w:rsidR="00ED5DDA" w:rsidRPr="00DE2680">
        <w:rPr>
          <w:rFonts w:ascii="Alliance Platt Light" w:hAnsi="Alliance Platt Light" w:cs="Arial"/>
        </w:rPr>
        <w:t>Describe gráficamente la secuencia de actividades de un proceso</w:t>
      </w:r>
      <w:r w:rsidR="00ED5DDA">
        <w:rPr>
          <w:rFonts w:ascii="Arial" w:hAnsi="Arial" w:cs="Arial"/>
        </w:rPr>
        <w:t>.</w:t>
      </w:r>
    </w:p>
    <w:p w14:paraId="772B1C9A" w14:textId="77777777" w:rsidR="003E0F05" w:rsidRDefault="003E0F05" w:rsidP="003E0F05">
      <w:pPr>
        <w:spacing w:line="257" w:lineRule="auto"/>
        <w:rPr>
          <w:rFonts w:ascii="Arial" w:hAnsi="Arial" w:cs="Arial"/>
        </w:rPr>
      </w:pPr>
    </w:p>
    <w:p w14:paraId="78CE9FD4" w14:textId="77777777" w:rsidR="003E0F05" w:rsidRDefault="003E0F05" w:rsidP="003E0F05">
      <w:pPr>
        <w:spacing w:line="257" w:lineRule="auto"/>
        <w:rPr>
          <w:rFonts w:ascii="Arial" w:hAnsi="Arial" w:cs="Arial"/>
        </w:rPr>
      </w:pPr>
    </w:p>
    <w:p w14:paraId="4C37F04A" w14:textId="77777777" w:rsidR="00CA064E" w:rsidRDefault="00CA064E" w:rsidP="003E0F05">
      <w:pPr>
        <w:spacing w:line="257" w:lineRule="auto"/>
        <w:rPr>
          <w:rFonts w:ascii="Arial" w:hAnsi="Arial" w:cs="Arial"/>
        </w:rPr>
      </w:pPr>
    </w:p>
    <w:p w14:paraId="3D129E4E" w14:textId="77777777" w:rsidR="0041657E" w:rsidRDefault="0041657E" w:rsidP="003E0F05">
      <w:pPr>
        <w:spacing w:line="257" w:lineRule="auto"/>
        <w:rPr>
          <w:rFonts w:ascii="Arial" w:hAnsi="Arial" w:cs="Arial"/>
        </w:rPr>
      </w:pPr>
    </w:p>
    <w:p w14:paraId="760CE4DB" w14:textId="77777777" w:rsidR="0041657E" w:rsidRDefault="0041657E" w:rsidP="003E0F05">
      <w:pPr>
        <w:spacing w:line="257" w:lineRule="auto"/>
        <w:rPr>
          <w:rFonts w:ascii="Arial" w:hAnsi="Arial" w:cs="Arial"/>
        </w:rPr>
      </w:pPr>
    </w:p>
    <w:p w14:paraId="266E01DE" w14:textId="77777777" w:rsidR="0041657E" w:rsidRDefault="0041657E" w:rsidP="003E0F05">
      <w:pPr>
        <w:spacing w:line="257" w:lineRule="auto"/>
        <w:rPr>
          <w:rFonts w:ascii="Arial" w:hAnsi="Arial" w:cs="Arial"/>
        </w:rPr>
      </w:pPr>
    </w:p>
    <w:p w14:paraId="2E8C6B7D" w14:textId="77777777" w:rsidR="0041657E" w:rsidRPr="003E0F05" w:rsidRDefault="0041657E" w:rsidP="003E0F05">
      <w:pPr>
        <w:spacing w:line="257" w:lineRule="auto"/>
        <w:rPr>
          <w:rFonts w:ascii="Arial" w:hAnsi="Arial" w:cs="Arial"/>
        </w:rPr>
      </w:pPr>
    </w:p>
    <w:p w14:paraId="288726D8" w14:textId="77777777" w:rsidR="00B64F78" w:rsidRPr="0041657E" w:rsidRDefault="007F76D8" w:rsidP="0041657E">
      <w:pPr>
        <w:pStyle w:val="Ttulo2"/>
      </w:pPr>
      <w:bookmarkStart w:id="10" w:name="_Toc145551620"/>
      <w:r w:rsidRPr="0041657E">
        <w:lastRenderedPageBreak/>
        <w:t>SIPOC</w:t>
      </w:r>
      <w:bookmarkEnd w:id="10"/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1843"/>
        <w:gridCol w:w="992"/>
        <w:gridCol w:w="1573"/>
        <w:gridCol w:w="1732"/>
      </w:tblGrid>
      <w:tr w:rsidR="0041657E" w:rsidRPr="0041657E" w14:paraId="268E0C3F" w14:textId="77777777" w:rsidTr="0041657E">
        <w:trPr>
          <w:trHeight w:val="568"/>
          <w:tblHeader/>
        </w:trPr>
        <w:tc>
          <w:tcPr>
            <w:tcW w:w="2518" w:type="dxa"/>
            <w:noWrap/>
            <w:vAlign w:val="center"/>
            <w:hideMark/>
          </w:tcPr>
          <w:p w14:paraId="63E9EF87" w14:textId="77777777" w:rsidR="00830566" w:rsidRPr="0041657E" w:rsidRDefault="00830566" w:rsidP="003300FB">
            <w:pPr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bookmarkStart w:id="11" w:name="_Toc461441559"/>
            <w:proofErr w:type="spellStart"/>
            <w:r w:rsidRPr="0041657E">
              <w:rPr>
                <w:rFonts w:ascii="Alliance Platt Bold" w:hAnsi="Alliance Platt Bold" w:cs="Arial"/>
                <w:bCs/>
                <w:color w:val="auto"/>
              </w:rPr>
              <w:t>S</w:t>
            </w:r>
            <w:r w:rsidR="000870EB" w:rsidRPr="0041657E">
              <w:rPr>
                <w:rFonts w:ascii="Alliance Platt Bold" w:hAnsi="Alliance Platt Bold" w:cs="Arial"/>
                <w:bCs/>
                <w:color w:val="auto"/>
              </w:rPr>
              <w:t>upplier</w:t>
            </w:r>
            <w:proofErr w:type="spellEnd"/>
          </w:p>
          <w:p w14:paraId="2096FDB0" w14:textId="77777777" w:rsidR="000870EB" w:rsidRPr="0041657E" w:rsidRDefault="00E15EB8" w:rsidP="003300FB">
            <w:pPr>
              <w:jc w:val="center"/>
              <w:rPr>
                <w:rFonts w:ascii="Alliance Platt Light" w:hAnsi="Alliance Platt Light" w:cs="Arial"/>
                <w:b/>
                <w:bCs/>
                <w:i/>
                <w:iCs/>
                <w:color w:val="auto"/>
              </w:rPr>
            </w:pPr>
            <w:r w:rsidRPr="0041657E">
              <w:rPr>
                <w:rFonts w:ascii="Alliance Platt Light" w:hAnsi="Alliance Platt Light" w:cs="Arial"/>
                <w:i/>
                <w:iCs/>
                <w:color w:val="auto"/>
                <w:sz w:val="12"/>
                <w:szCs w:val="12"/>
              </w:rPr>
              <w:t xml:space="preserve">Proveedor del proceso. </w:t>
            </w:r>
            <w:r w:rsidR="000870EB" w:rsidRPr="0041657E">
              <w:rPr>
                <w:rFonts w:ascii="Alliance Platt Light" w:hAnsi="Alliance Platt Light" w:cs="Arial"/>
                <w:i/>
                <w:iCs/>
                <w:color w:val="auto"/>
                <w:sz w:val="12"/>
                <w:szCs w:val="12"/>
              </w:rPr>
              <w:t>Qué o quién provee las entradas del proceso.</w:t>
            </w:r>
          </w:p>
        </w:tc>
        <w:tc>
          <w:tcPr>
            <w:tcW w:w="1843" w:type="dxa"/>
            <w:noWrap/>
            <w:vAlign w:val="center"/>
            <w:hideMark/>
          </w:tcPr>
          <w:p w14:paraId="5B8F1523" w14:textId="77777777" w:rsidR="00830566" w:rsidRPr="0041657E" w:rsidRDefault="00830566" w:rsidP="00830566">
            <w:pPr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r w:rsidRPr="0041657E">
              <w:rPr>
                <w:rFonts w:ascii="Alliance Platt Bold" w:hAnsi="Alliance Platt Bold" w:cs="Arial"/>
                <w:bCs/>
                <w:color w:val="auto"/>
              </w:rPr>
              <w:t>I</w:t>
            </w:r>
            <w:r w:rsidR="000870EB" w:rsidRPr="0041657E">
              <w:rPr>
                <w:rFonts w:ascii="Alliance Platt Bold" w:hAnsi="Alliance Platt Bold" w:cs="Arial"/>
                <w:bCs/>
                <w:color w:val="auto"/>
              </w:rPr>
              <w:t>nput</w:t>
            </w:r>
          </w:p>
          <w:p w14:paraId="1B2AD581" w14:textId="77777777" w:rsidR="000870EB" w:rsidRPr="0041657E" w:rsidRDefault="000870EB" w:rsidP="00830566">
            <w:pPr>
              <w:jc w:val="center"/>
              <w:rPr>
                <w:rFonts w:ascii="Alliance Platt Light" w:hAnsi="Alliance Platt Light" w:cs="Arial"/>
                <w:b/>
                <w:bCs/>
                <w:color w:val="auto"/>
              </w:rPr>
            </w:pPr>
            <w:r w:rsidRPr="0041657E">
              <w:rPr>
                <w:rFonts w:ascii="Alliance Platt Light" w:hAnsi="Alliance Platt Light" w:cs="Arial"/>
                <w:i/>
                <w:iCs/>
                <w:color w:val="auto"/>
                <w:sz w:val="12"/>
                <w:szCs w:val="12"/>
              </w:rPr>
              <w:t>Entrada al proceso. Insumo, material, información, etc.</w:t>
            </w:r>
          </w:p>
        </w:tc>
        <w:tc>
          <w:tcPr>
            <w:tcW w:w="992" w:type="dxa"/>
            <w:noWrap/>
            <w:vAlign w:val="center"/>
            <w:hideMark/>
          </w:tcPr>
          <w:p w14:paraId="554D7E05" w14:textId="77777777" w:rsidR="00830566" w:rsidRPr="0041657E" w:rsidRDefault="00830566" w:rsidP="00830566">
            <w:pPr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r w:rsidRPr="0041657E">
              <w:rPr>
                <w:rFonts w:ascii="Alliance Platt Bold" w:hAnsi="Alliance Platt Bold" w:cs="Arial"/>
                <w:bCs/>
                <w:color w:val="auto"/>
              </w:rPr>
              <w:t>P</w:t>
            </w:r>
            <w:r w:rsidR="000870EB" w:rsidRPr="0041657E">
              <w:rPr>
                <w:rFonts w:ascii="Alliance Platt Bold" w:hAnsi="Alliance Platt Bold" w:cs="Arial"/>
                <w:bCs/>
                <w:color w:val="auto"/>
              </w:rPr>
              <w:t>rocess</w:t>
            </w:r>
          </w:p>
          <w:p w14:paraId="18E85C96" w14:textId="77777777" w:rsidR="00EB632A" w:rsidRPr="0041657E" w:rsidRDefault="00EB632A" w:rsidP="00830566">
            <w:pPr>
              <w:jc w:val="center"/>
              <w:rPr>
                <w:rFonts w:ascii="Alliance Platt Light" w:hAnsi="Alliance Platt Light" w:cs="Arial"/>
                <w:b/>
                <w:bCs/>
                <w:color w:val="auto"/>
              </w:rPr>
            </w:pPr>
            <w:r w:rsidRPr="0041657E">
              <w:rPr>
                <w:rFonts w:ascii="Alliance Platt Light" w:hAnsi="Alliance Platt Light" w:cs="Arial"/>
                <w:i/>
                <w:iCs/>
                <w:color w:val="auto"/>
                <w:sz w:val="12"/>
                <w:szCs w:val="12"/>
              </w:rPr>
              <w:t>Proceso o actividades del proceso.</w:t>
            </w:r>
          </w:p>
        </w:tc>
        <w:tc>
          <w:tcPr>
            <w:tcW w:w="1573" w:type="dxa"/>
            <w:noWrap/>
            <w:vAlign w:val="center"/>
            <w:hideMark/>
          </w:tcPr>
          <w:p w14:paraId="2534A702" w14:textId="77777777" w:rsidR="00830566" w:rsidRPr="0041657E" w:rsidRDefault="00830566" w:rsidP="00830566">
            <w:pPr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r w:rsidRPr="0041657E">
              <w:rPr>
                <w:rFonts w:ascii="Alliance Platt Bold" w:hAnsi="Alliance Platt Bold" w:cs="Arial"/>
                <w:bCs/>
                <w:color w:val="auto"/>
              </w:rPr>
              <w:t>O</w:t>
            </w:r>
            <w:r w:rsidR="000870EB" w:rsidRPr="0041657E">
              <w:rPr>
                <w:rFonts w:ascii="Alliance Platt Bold" w:hAnsi="Alliance Platt Bold" w:cs="Arial"/>
                <w:bCs/>
                <w:color w:val="auto"/>
              </w:rPr>
              <w:t>utput</w:t>
            </w:r>
          </w:p>
          <w:p w14:paraId="6FF7BA43" w14:textId="77777777" w:rsidR="00EB632A" w:rsidRPr="0041657E" w:rsidRDefault="00EB632A" w:rsidP="00830566">
            <w:pPr>
              <w:jc w:val="center"/>
              <w:rPr>
                <w:rFonts w:ascii="Alliance Platt Light" w:hAnsi="Alliance Platt Light" w:cs="Arial"/>
                <w:b/>
                <w:bCs/>
                <w:color w:val="auto"/>
              </w:rPr>
            </w:pPr>
            <w:r w:rsidRPr="0041657E">
              <w:rPr>
                <w:rFonts w:ascii="Alliance Platt Light" w:hAnsi="Alliance Platt Light" w:cs="Arial"/>
                <w:i/>
                <w:iCs/>
                <w:color w:val="auto"/>
                <w:sz w:val="12"/>
                <w:szCs w:val="12"/>
              </w:rPr>
              <w:t>Salida del proceso. Resultado del proceso.</w:t>
            </w:r>
          </w:p>
        </w:tc>
        <w:tc>
          <w:tcPr>
            <w:tcW w:w="1732" w:type="dxa"/>
            <w:noWrap/>
            <w:vAlign w:val="center"/>
            <w:hideMark/>
          </w:tcPr>
          <w:p w14:paraId="0DB18192" w14:textId="77777777" w:rsidR="00830566" w:rsidRPr="0041657E" w:rsidRDefault="00830566" w:rsidP="00830566">
            <w:pPr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proofErr w:type="spellStart"/>
            <w:r w:rsidRPr="0041657E">
              <w:rPr>
                <w:rFonts w:ascii="Alliance Platt Bold" w:hAnsi="Alliance Platt Bold" w:cs="Arial"/>
                <w:bCs/>
                <w:color w:val="auto"/>
              </w:rPr>
              <w:t>C</w:t>
            </w:r>
            <w:r w:rsidR="000870EB" w:rsidRPr="0041657E">
              <w:rPr>
                <w:rFonts w:ascii="Alliance Platt Bold" w:hAnsi="Alliance Platt Bold" w:cs="Arial"/>
                <w:bCs/>
                <w:color w:val="auto"/>
              </w:rPr>
              <w:t>ustomer</w:t>
            </w:r>
            <w:proofErr w:type="spellEnd"/>
          </w:p>
          <w:p w14:paraId="6DC480CC" w14:textId="77777777" w:rsidR="00EB632A" w:rsidRPr="0041657E" w:rsidRDefault="00EB632A" w:rsidP="00830566">
            <w:pPr>
              <w:jc w:val="center"/>
              <w:rPr>
                <w:rFonts w:ascii="Alliance Platt Light" w:hAnsi="Alliance Platt Light" w:cs="Arial"/>
                <w:b/>
                <w:bCs/>
                <w:color w:val="auto"/>
              </w:rPr>
            </w:pPr>
            <w:r w:rsidRPr="0041657E">
              <w:rPr>
                <w:rFonts w:ascii="Alliance Platt Light" w:hAnsi="Alliance Platt Light" w:cs="Arial"/>
                <w:i/>
                <w:iCs/>
                <w:color w:val="auto"/>
                <w:sz w:val="12"/>
                <w:szCs w:val="12"/>
              </w:rPr>
              <w:t>Cliente del proceso. Qué o quién recibe la salida del proceso.</w:t>
            </w:r>
          </w:p>
        </w:tc>
      </w:tr>
      <w:tr w:rsidR="0041657E" w:rsidRPr="0041657E" w14:paraId="17AA7BD0" w14:textId="77777777" w:rsidTr="0041657E">
        <w:trPr>
          <w:trHeight w:val="523"/>
        </w:trPr>
        <w:tc>
          <w:tcPr>
            <w:tcW w:w="2518" w:type="dxa"/>
            <w:noWrap/>
            <w:vAlign w:val="center"/>
          </w:tcPr>
          <w:p w14:paraId="1933A406" w14:textId="635384B9" w:rsidR="004B7B11" w:rsidRPr="0041657E" w:rsidRDefault="004B7B11" w:rsidP="003300FB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Gerencia General</w:t>
            </w:r>
          </w:p>
        </w:tc>
        <w:tc>
          <w:tcPr>
            <w:tcW w:w="1843" w:type="dxa"/>
            <w:vMerge w:val="restart"/>
            <w:noWrap/>
            <w:vAlign w:val="center"/>
          </w:tcPr>
          <w:p w14:paraId="6D284A80" w14:textId="43B87968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Necesidad de comunicar información del SGI y otros según corresponda</w:t>
            </w:r>
          </w:p>
        </w:tc>
        <w:tc>
          <w:tcPr>
            <w:tcW w:w="992" w:type="dxa"/>
            <w:vMerge w:val="restart"/>
            <w:noWrap/>
            <w:textDirection w:val="btLr"/>
            <w:vAlign w:val="center"/>
          </w:tcPr>
          <w:p w14:paraId="3DBF05EA" w14:textId="64F6014E" w:rsidR="004B7B11" w:rsidRPr="0041657E" w:rsidRDefault="004B7B11" w:rsidP="000863BA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41657E">
              <w:rPr>
                <w:rFonts w:ascii="Alliance Platt Bold" w:hAnsi="Alliance Platt Bold" w:cs="Arial"/>
                <w:color w:val="auto"/>
              </w:rPr>
              <w:t>Gestión de las Comunicaciones</w:t>
            </w:r>
          </w:p>
        </w:tc>
        <w:tc>
          <w:tcPr>
            <w:tcW w:w="1573" w:type="dxa"/>
            <w:vMerge w:val="restart"/>
            <w:vAlign w:val="center"/>
          </w:tcPr>
          <w:p w14:paraId="6452ADC2" w14:textId="19FACBDF" w:rsidR="004B7B11" w:rsidRPr="0041657E" w:rsidRDefault="004B7B11" w:rsidP="00601603">
            <w:pPr>
              <w:pStyle w:val="Prrafodelista"/>
              <w:spacing w:line="240" w:lineRule="auto"/>
              <w:ind w:left="35"/>
              <w:jc w:val="center"/>
              <w:rPr>
                <w:rFonts w:ascii="Alliance Platt Light" w:hAnsi="Alliance Platt Light" w:cs="Arial"/>
              </w:rPr>
            </w:pPr>
            <w:r w:rsidRPr="0041657E">
              <w:rPr>
                <w:rFonts w:ascii="Alliance Platt Light" w:hAnsi="Alliance Platt Light" w:cs="Arial"/>
              </w:rPr>
              <w:t>Información interna o externa entregada</w:t>
            </w:r>
          </w:p>
        </w:tc>
        <w:tc>
          <w:tcPr>
            <w:tcW w:w="1732" w:type="dxa"/>
            <w:vMerge w:val="restart"/>
            <w:noWrap/>
            <w:vAlign w:val="center"/>
          </w:tcPr>
          <w:p w14:paraId="55703384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Cliente</w:t>
            </w:r>
          </w:p>
          <w:p w14:paraId="27ACF6AB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  <w:p w14:paraId="563A1116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Proveedor</w:t>
            </w:r>
          </w:p>
          <w:p w14:paraId="0FC39318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  <w:p w14:paraId="52E0DDD1" w14:textId="0CAE63D8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Toda la organización</w:t>
            </w:r>
          </w:p>
        </w:tc>
      </w:tr>
      <w:tr w:rsidR="0041657E" w:rsidRPr="0041657E" w14:paraId="00CC70EC" w14:textId="77777777" w:rsidTr="0041657E">
        <w:trPr>
          <w:trHeight w:val="493"/>
        </w:trPr>
        <w:tc>
          <w:tcPr>
            <w:tcW w:w="2518" w:type="dxa"/>
            <w:noWrap/>
            <w:vAlign w:val="center"/>
          </w:tcPr>
          <w:p w14:paraId="511117A6" w14:textId="28A92A5B" w:rsidR="004B7B11" w:rsidRPr="0041657E" w:rsidRDefault="004B7B11" w:rsidP="003300FB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Responsable SGI</w:t>
            </w:r>
          </w:p>
        </w:tc>
        <w:tc>
          <w:tcPr>
            <w:tcW w:w="1843" w:type="dxa"/>
            <w:vMerge/>
            <w:noWrap/>
            <w:vAlign w:val="center"/>
          </w:tcPr>
          <w:p w14:paraId="17C51692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  <w:tc>
          <w:tcPr>
            <w:tcW w:w="992" w:type="dxa"/>
            <w:vMerge/>
            <w:noWrap/>
            <w:textDirection w:val="btLr"/>
            <w:vAlign w:val="center"/>
          </w:tcPr>
          <w:p w14:paraId="7EFF9BA7" w14:textId="77777777" w:rsidR="004B7B11" w:rsidRPr="0041657E" w:rsidRDefault="004B7B11" w:rsidP="000863BA">
            <w:pPr>
              <w:jc w:val="center"/>
              <w:rPr>
                <w:rFonts w:ascii="Alliance Platt Bold" w:hAnsi="Alliance Platt Bold" w:cs="Arial"/>
                <w:color w:val="auto"/>
              </w:rPr>
            </w:pPr>
          </w:p>
        </w:tc>
        <w:tc>
          <w:tcPr>
            <w:tcW w:w="1573" w:type="dxa"/>
            <w:vMerge/>
            <w:vAlign w:val="center"/>
          </w:tcPr>
          <w:p w14:paraId="2F0353D9" w14:textId="77777777" w:rsidR="004B7B11" w:rsidRPr="0041657E" w:rsidRDefault="004B7B11" w:rsidP="00601603">
            <w:pPr>
              <w:pStyle w:val="Prrafodelista"/>
              <w:spacing w:line="240" w:lineRule="auto"/>
              <w:ind w:left="35"/>
              <w:jc w:val="center"/>
              <w:rPr>
                <w:rFonts w:ascii="Alliance Platt Light" w:hAnsi="Alliance Platt Light" w:cs="Arial"/>
              </w:rPr>
            </w:pPr>
          </w:p>
        </w:tc>
        <w:tc>
          <w:tcPr>
            <w:tcW w:w="1732" w:type="dxa"/>
            <w:vMerge/>
            <w:noWrap/>
            <w:vAlign w:val="center"/>
          </w:tcPr>
          <w:p w14:paraId="2DB4812D" w14:textId="193909B2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</w:tr>
      <w:tr w:rsidR="0041657E" w:rsidRPr="0041657E" w14:paraId="64CFE428" w14:textId="77777777" w:rsidTr="0041657E">
        <w:trPr>
          <w:trHeight w:val="493"/>
        </w:trPr>
        <w:tc>
          <w:tcPr>
            <w:tcW w:w="2518" w:type="dxa"/>
            <w:noWrap/>
            <w:vAlign w:val="center"/>
          </w:tcPr>
          <w:p w14:paraId="7BA499FD" w14:textId="7B8AD685" w:rsidR="004B7B11" w:rsidRPr="0041657E" w:rsidRDefault="004B7B11" w:rsidP="003300FB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Comité de cambios y de emergencias</w:t>
            </w:r>
          </w:p>
        </w:tc>
        <w:tc>
          <w:tcPr>
            <w:tcW w:w="1843" w:type="dxa"/>
            <w:vMerge/>
            <w:noWrap/>
            <w:vAlign w:val="center"/>
          </w:tcPr>
          <w:p w14:paraId="74B47FDC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  <w:tc>
          <w:tcPr>
            <w:tcW w:w="992" w:type="dxa"/>
            <w:vMerge/>
            <w:noWrap/>
            <w:textDirection w:val="btLr"/>
            <w:vAlign w:val="center"/>
          </w:tcPr>
          <w:p w14:paraId="4B9A0BFD" w14:textId="77777777" w:rsidR="004B7B11" w:rsidRPr="0041657E" w:rsidRDefault="004B7B11" w:rsidP="000863BA">
            <w:pPr>
              <w:jc w:val="center"/>
              <w:rPr>
                <w:rFonts w:ascii="Alliance Platt Bold" w:hAnsi="Alliance Platt Bold" w:cs="Arial"/>
                <w:color w:val="auto"/>
              </w:rPr>
            </w:pPr>
          </w:p>
        </w:tc>
        <w:tc>
          <w:tcPr>
            <w:tcW w:w="1573" w:type="dxa"/>
            <w:vMerge/>
            <w:vAlign w:val="center"/>
          </w:tcPr>
          <w:p w14:paraId="6FCAC67E" w14:textId="77777777" w:rsidR="004B7B11" w:rsidRPr="0041657E" w:rsidRDefault="004B7B11" w:rsidP="00601603">
            <w:pPr>
              <w:pStyle w:val="Prrafodelista"/>
              <w:spacing w:line="240" w:lineRule="auto"/>
              <w:ind w:left="35"/>
              <w:jc w:val="center"/>
              <w:rPr>
                <w:rFonts w:ascii="Alliance Platt Light" w:hAnsi="Alliance Platt Light" w:cs="Arial"/>
              </w:rPr>
            </w:pPr>
          </w:p>
        </w:tc>
        <w:tc>
          <w:tcPr>
            <w:tcW w:w="1732" w:type="dxa"/>
            <w:vMerge/>
            <w:noWrap/>
            <w:vAlign w:val="center"/>
          </w:tcPr>
          <w:p w14:paraId="512DCAF4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</w:tr>
      <w:tr w:rsidR="0041657E" w:rsidRPr="0041657E" w14:paraId="4854A64D" w14:textId="77777777" w:rsidTr="0041657E">
        <w:trPr>
          <w:trHeight w:val="493"/>
        </w:trPr>
        <w:tc>
          <w:tcPr>
            <w:tcW w:w="2518" w:type="dxa"/>
            <w:noWrap/>
            <w:vAlign w:val="center"/>
          </w:tcPr>
          <w:p w14:paraId="61B7A3B1" w14:textId="607DA569" w:rsidR="004B7B11" w:rsidRPr="0041657E" w:rsidRDefault="004B7B11" w:rsidP="003300FB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Comité SGI</w:t>
            </w:r>
          </w:p>
        </w:tc>
        <w:tc>
          <w:tcPr>
            <w:tcW w:w="1843" w:type="dxa"/>
            <w:vMerge/>
            <w:noWrap/>
            <w:vAlign w:val="center"/>
          </w:tcPr>
          <w:p w14:paraId="5D0FAFF1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  <w:tc>
          <w:tcPr>
            <w:tcW w:w="992" w:type="dxa"/>
            <w:vMerge/>
            <w:noWrap/>
            <w:textDirection w:val="btLr"/>
            <w:vAlign w:val="center"/>
          </w:tcPr>
          <w:p w14:paraId="3DDD86F2" w14:textId="77777777" w:rsidR="004B7B11" w:rsidRPr="0041657E" w:rsidRDefault="004B7B11" w:rsidP="000863BA">
            <w:pPr>
              <w:jc w:val="center"/>
              <w:rPr>
                <w:rFonts w:ascii="Alliance Platt Bold" w:hAnsi="Alliance Platt Bold" w:cs="Arial"/>
                <w:color w:val="auto"/>
              </w:rPr>
            </w:pPr>
          </w:p>
        </w:tc>
        <w:tc>
          <w:tcPr>
            <w:tcW w:w="1573" w:type="dxa"/>
            <w:vMerge/>
            <w:vAlign w:val="center"/>
          </w:tcPr>
          <w:p w14:paraId="768EB5F2" w14:textId="77777777" w:rsidR="004B7B11" w:rsidRPr="0041657E" w:rsidRDefault="004B7B11" w:rsidP="00601603">
            <w:pPr>
              <w:pStyle w:val="Prrafodelista"/>
              <w:spacing w:line="240" w:lineRule="auto"/>
              <w:ind w:left="35"/>
              <w:jc w:val="center"/>
              <w:rPr>
                <w:rFonts w:ascii="Alliance Platt Light" w:hAnsi="Alliance Platt Light" w:cs="Arial"/>
              </w:rPr>
            </w:pPr>
          </w:p>
        </w:tc>
        <w:tc>
          <w:tcPr>
            <w:tcW w:w="1732" w:type="dxa"/>
            <w:vMerge/>
            <w:noWrap/>
            <w:vAlign w:val="center"/>
          </w:tcPr>
          <w:p w14:paraId="5BE7026B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</w:tr>
      <w:tr w:rsidR="0041657E" w:rsidRPr="0041657E" w14:paraId="01D8DC2C" w14:textId="77777777" w:rsidTr="0041657E">
        <w:trPr>
          <w:trHeight w:val="493"/>
        </w:trPr>
        <w:tc>
          <w:tcPr>
            <w:tcW w:w="2518" w:type="dxa"/>
            <w:noWrap/>
            <w:vAlign w:val="center"/>
          </w:tcPr>
          <w:p w14:paraId="4FA73F37" w14:textId="1C2C5EEE" w:rsidR="004B7B11" w:rsidRPr="0041657E" w:rsidRDefault="004B7B11" w:rsidP="003300FB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Marketing</w:t>
            </w:r>
          </w:p>
        </w:tc>
        <w:tc>
          <w:tcPr>
            <w:tcW w:w="1843" w:type="dxa"/>
            <w:vMerge/>
            <w:noWrap/>
            <w:vAlign w:val="center"/>
          </w:tcPr>
          <w:p w14:paraId="5E310BAD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  <w:tc>
          <w:tcPr>
            <w:tcW w:w="992" w:type="dxa"/>
            <w:vMerge/>
            <w:noWrap/>
            <w:textDirection w:val="btLr"/>
            <w:vAlign w:val="center"/>
          </w:tcPr>
          <w:p w14:paraId="1A99DEDD" w14:textId="77777777" w:rsidR="004B7B11" w:rsidRPr="0041657E" w:rsidRDefault="004B7B11" w:rsidP="000863BA">
            <w:pPr>
              <w:jc w:val="center"/>
              <w:rPr>
                <w:rFonts w:ascii="Alliance Platt Bold" w:hAnsi="Alliance Platt Bold" w:cs="Arial"/>
                <w:color w:val="auto"/>
              </w:rPr>
            </w:pPr>
          </w:p>
        </w:tc>
        <w:tc>
          <w:tcPr>
            <w:tcW w:w="1573" w:type="dxa"/>
            <w:vMerge/>
            <w:vAlign w:val="center"/>
          </w:tcPr>
          <w:p w14:paraId="1C079729" w14:textId="77777777" w:rsidR="004B7B11" w:rsidRPr="0041657E" w:rsidRDefault="004B7B11" w:rsidP="00601603">
            <w:pPr>
              <w:pStyle w:val="Prrafodelista"/>
              <w:spacing w:line="240" w:lineRule="auto"/>
              <w:ind w:left="35"/>
              <w:jc w:val="center"/>
              <w:rPr>
                <w:rFonts w:ascii="Alliance Platt Light" w:hAnsi="Alliance Platt Light" w:cs="Arial"/>
              </w:rPr>
            </w:pPr>
          </w:p>
        </w:tc>
        <w:tc>
          <w:tcPr>
            <w:tcW w:w="1732" w:type="dxa"/>
            <w:vMerge/>
            <w:noWrap/>
            <w:vAlign w:val="center"/>
          </w:tcPr>
          <w:p w14:paraId="6A3EAF52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</w:tr>
      <w:tr w:rsidR="0041657E" w:rsidRPr="0041657E" w14:paraId="7FF74F45" w14:textId="77777777" w:rsidTr="0041657E">
        <w:trPr>
          <w:trHeight w:val="488"/>
        </w:trPr>
        <w:tc>
          <w:tcPr>
            <w:tcW w:w="2518" w:type="dxa"/>
            <w:noWrap/>
            <w:vAlign w:val="center"/>
          </w:tcPr>
          <w:p w14:paraId="11EEA028" w14:textId="2B20F7A2" w:rsidR="004B7B11" w:rsidRPr="0041657E" w:rsidRDefault="004B7B11" w:rsidP="003300FB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CISO</w:t>
            </w:r>
          </w:p>
        </w:tc>
        <w:tc>
          <w:tcPr>
            <w:tcW w:w="1843" w:type="dxa"/>
            <w:vMerge/>
            <w:noWrap/>
            <w:vAlign w:val="center"/>
          </w:tcPr>
          <w:p w14:paraId="0A82D130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  <w:tc>
          <w:tcPr>
            <w:tcW w:w="992" w:type="dxa"/>
            <w:vMerge/>
            <w:noWrap/>
            <w:textDirection w:val="btLr"/>
            <w:vAlign w:val="center"/>
          </w:tcPr>
          <w:p w14:paraId="579FC9D2" w14:textId="77777777" w:rsidR="004B7B11" w:rsidRPr="0041657E" w:rsidRDefault="004B7B11" w:rsidP="000863BA">
            <w:pPr>
              <w:jc w:val="center"/>
              <w:rPr>
                <w:rFonts w:ascii="Alliance Platt Bold" w:hAnsi="Alliance Platt Bold" w:cs="Arial"/>
                <w:color w:val="auto"/>
              </w:rPr>
            </w:pPr>
          </w:p>
        </w:tc>
        <w:tc>
          <w:tcPr>
            <w:tcW w:w="1573" w:type="dxa"/>
            <w:vMerge/>
            <w:vAlign w:val="center"/>
          </w:tcPr>
          <w:p w14:paraId="280E5DA6" w14:textId="77777777" w:rsidR="004B7B11" w:rsidRPr="0041657E" w:rsidRDefault="004B7B11" w:rsidP="00601603">
            <w:pPr>
              <w:pStyle w:val="Prrafodelista"/>
              <w:spacing w:line="240" w:lineRule="auto"/>
              <w:ind w:left="35"/>
              <w:jc w:val="center"/>
              <w:rPr>
                <w:rFonts w:ascii="Alliance Platt Light" w:hAnsi="Alliance Platt Light" w:cs="Arial"/>
              </w:rPr>
            </w:pPr>
          </w:p>
        </w:tc>
        <w:tc>
          <w:tcPr>
            <w:tcW w:w="1732" w:type="dxa"/>
            <w:vMerge/>
            <w:noWrap/>
            <w:vAlign w:val="center"/>
          </w:tcPr>
          <w:p w14:paraId="4A2B7369" w14:textId="3C35BC4B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</w:tr>
      <w:tr w:rsidR="0041657E" w:rsidRPr="0041657E" w14:paraId="6856F3FB" w14:textId="77777777" w:rsidTr="0041657E">
        <w:trPr>
          <w:trHeight w:val="620"/>
        </w:trPr>
        <w:tc>
          <w:tcPr>
            <w:tcW w:w="2518" w:type="dxa"/>
            <w:noWrap/>
            <w:vAlign w:val="center"/>
          </w:tcPr>
          <w:p w14:paraId="01747711" w14:textId="6FC0FAD6" w:rsidR="00123037" w:rsidRPr="0041657E" w:rsidRDefault="00123037" w:rsidP="003300FB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Oficial Antisoborno</w:t>
            </w:r>
          </w:p>
        </w:tc>
        <w:tc>
          <w:tcPr>
            <w:tcW w:w="1843" w:type="dxa"/>
            <w:vMerge/>
            <w:noWrap/>
            <w:vAlign w:val="center"/>
          </w:tcPr>
          <w:p w14:paraId="6C08807E" w14:textId="77777777" w:rsidR="00123037" w:rsidRPr="0041657E" w:rsidRDefault="00123037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  <w:tc>
          <w:tcPr>
            <w:tcW w:w="992" w:type="dxa"/>
            <w:vMerge/>
            <w:noWrap/>
            <w:textDirection w:val="btLr"/>
            <w:vAlign w:val="center"/>
          </w:tcPr>
          <w:p w14:paraId="1D366042" w14:textId="77777777" w:rsidR="00123037" w:rsidRPr="0041657E" w:rsidRDefault="00123037" w:rsidP="000863BA">
            <w:pPr>
              <w:jc w:val="center"/>
              <w:rPr>
                <w:rFonts w:ascii="Alliance Platt Bold" w:hAnsi="Alliance Platt Bold" w:cs="Arial"/>
                <w:color w:val="auto"/>
              </w:rPr>
            </w:pPr>
          </w:p>
        </w:tc>
        <w:tc>
          <w:tcPr>
            <w:tcW w:w="1573" w:type="dxa"/>
            <w:vMerge/>
            <w:vAlign w:val="center"/>
          </w:tcPr>
          <w:p w14:paraId="4A177401" w14:textId="77777777" w:rsidR="00123037" w:rsidRPr="0041657E" w:rsidRDefault="00123037" w:rsidP="00601603">
            <w:pPr>
              <w:pStyle w:val="Prrafodelista"/>
              <w:spacing w:line="240" w:lineRule="auto"/>
              <w:ind w:left="35"/>
              <w:jc w:val="center"/>
              <w:rPr>
                <w:rFonts w:ascii="Alliance Platt Light" w:hAnsi="Alliance Platt Light" w:cs="Arial"/>
              </w:rPr>
            </w:pPr>
          </w:p>
        </w:tc>
        <w:tc>
          <w:tcPr>
            <w:tcW w:w="1732" w:type="dxa"/>
            <w:vMerge/>
            <w:noWrap/>
            <w:vAlign w:val="center"/>
          </w:tcPr>
          <w:p w14:paraId="00CA34C4" w14:textId="77777777" w:rsidR="00123037" w:rsidRPr="0041657E" w:rsidRDefault="00123037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</w:tr>
      <w:tr w:rsidR="0041657E" w:rsidRPr="0041657E" w14:paraId="72DD7821" w14:textId="77777777" w:rsidTr="0041657E">
        <w:trPr>
          <w:trHeight w:val="620"/>
        </w:trPr>
        <w:tc>
          <w:tcPr>
            <w:tcW w:w="2518" w:type="dxa"/>
            <w:noWrap/>
            <w:vAlign w:val="center"/>
          </w:tcPr>
          <w:p w14:paraId="24068F4F" w14:textId="069FC4B6" w:rsidR="004B7B11" w:rsidRPr="0041657E" w:rsidRDefault="004B7B11" w:rsidP="003300FB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 xml:space="preserve">Gerentes de Áreas </w:t>
            </w:r>
          </w:p>
        </w:tc>
        <w:tc>
          <w:tcPr>
            <w:tcW w:w="1843" w:type="dxa"/>
            <w:vMerge/>
            <w:noWrap/>
            <w:vAlign w:val="center"/>
          </w:tcPr>
          <w:p w14:paraId="2AB48CC3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  <w:tc>
          <w:tcPr>
            <w:tcW w:w="992" w:type="dxa"/>
            <w:vMerge/>
            <w:noWrap/>
            <w:textDirection w:val="btLr"/>
            <w:vAlign w:val="center"/>
          </w:tcPr>
          <w:p w14:paraId="6B88DE1E" w14:textId="77777777" w:rsidR="004B7B11" w:rsidRPr="0041657E" w:rsidRDefault="004B7B11" w:rsidP="000863BA">
            <w:pPr>
              <w:jc w:val="center"/>
              <w:rPr>
                <w:rFonts w:ascii="Alliance Platt Bold" w:hAnsi="Alliance Platt Bold" w:cs="Arial"/>
                <w:color w:val="auto"/>
              </w:rPr>
            </w:pPr>
          </w:p>
        </w:tc>
        <w:tc>
          <w:tcPr>
            <w:tcW w:w="1573" w:type="dxa"/>
            <w:vMerge/>
            <w:vAlign w:val="center"/>
          </w:tcPr>
          <w:p w14:paraId="7CBE1776" w14:textId="77777777" w:rsidR="004B7B11" w:rsidRPr="0041657E" w:rsidRDefault="004B7B11" w:rsidP="00601603">
            <w:pPr>
              <w:pStyle w:val="Prrafodelista"/>
              <w:spacing w:line="240" w:lineRule="auto"/>
              <w:ind w:left="35"/>
              <w:jc w:val="center"/>
              <w:rPr>
                <w:rFonts w:ascii="Alliance Platt Light" w:hAnsi="Alliance Platt Light" w:cs="Arial"/>
              </w:rPr>
            </w:pPr>
          </w:p>
        </w:tc>
        <w:tc>
          <w:tcPr>
            <w:tcW w:w="1732" w:type="dxa"/>
            <w:vMerge/>
            <w:noWrap/>
            <w:vAlign w:val="center"/>
          </w:tcPr>
          <w:p w14:paraId="2396FFBB" w14:textId="77777777" w:rsidR="004B7B11" w:rsidRPr="0041657E" w:rsidRDefault="004B7B11" w:rsidP="00830566">
            <w:pPr>
              <w:jc w:val="center"/>
              <w:rPr>
                <w:rFonts w:ascii="Alliance Platt Light" w:hAnsi="Alliance Platt Light" w:cs="Arial"/>
                <w:color w:val="auto"/>
              </w:rPr>
            </w:pPr>
          </w:p>
        </w:tc>
      </w:tr>
    </w:tbl>
    <w:p w14:paraId="1EB80B2F" w14:textId="77777777" w:rsidR="0041657E" w:rsidRDefault="0041657E" w:rsidP="0041657E">
      <w:pPr>
        <w:pStyle w:val="Ttulo2"/>
        <w:numPr>
          <w:ilvl w:val="0"/>
          <w:numId w:val="0"/>
        </w:numPr>
        <w:ind w:left="1021"/>
      </w:pPr>
      <w:bookmarkStart w:id="12" w:name="_Toc145551621"/>
    </w:p>
    <w:p w14:paraId="1ED69DD2" w14:textId="0A028BC0" w:rsidR="00B64F78" w:rsidRPr="00986866" w:rsidRDefault="007F76D8" w:rsidP="0041657E">
      <w:pPr>
        <w:pStyle w:val="Ttulo2"/>
      </w:pPr>
      <w:r>
        <w:t xml:space="preserve">ACTIVIDADES Y </w:t>
      </w:r>
      <w:r w:rsidR="00B64F78" w:rsidRPr="00986866">
        <w:t>MATRIZ RACI</w:t>
      </w:r>
      <w:bookmarkEnd w:id="11"/>
      <w:bookmarkEnd w:id="12"/>
    </w:p>
    <w:tbl>
      <w:tblPr>
        <w:tblW w:w="5589" w:type="pct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0A0" w:firstRow="1" w:lastRow="0" w:firstColumn="1" w:lastColumn="0" w:noHBand="0" w:noVBand="0"/>
      </w:tblPr>
      <w:tblGrid>
        <w:gridCol w:w="3072"/>
        <w:gridCol w:w="1018"/>
        <w:gridCol w:w="1277"/>
        <w:gridCol w:w="990"/>
        <w:gridCol w:w="710"/>
        <w:gridCol w:w="696"/>
        <w:gridCol w:w="992"/>
        <w:gridCol w:w="992"/>
      </w:tblGrid>
      <w:tr w:rsidR="0041657E" w:rsidRPr="0041657E" w14:paraId="6A401AE3" w14:textId="321A2C7C" w:rsidTr="0041657E">
        <w:trPr>
          <w:trHeight w:val="424"/>
        </w:trPr>
        <w:tc>
          <w:tcPr>
            <w:tcW w:w="1576" w:type="pct"/>
            <w:vMerge w:val="restar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2A715177" w14:textId="77777777" w:rsidR="0041657E" w:rsidRPr="0041657E" w:rsidRDefault="0041657E" w:rsidP="0041657E">
            <w:pPr>
              <w:spacing w:after="0" w:line="240" w:lineRule="auto"/>
              <w:ind w:left="33" w:hanging="33"/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r w:rsidRPr="0041657E">
              <w:rPr>
                <w:rFonts w:ascii="Alliance Platt Bold" w:hAnsi="Alliance Platt Bold" w:cs="Arial"/>
                <w:bCs/>
                <w:color w:val="auto"/>
              </w:rPr>
              <w:t>Actividad</w:t>
            </w:r>
          </w:p>
        </w:tc>
        <w:tc>
          <w:tcPr>
            <w:tcW w:w="3424" w:type="pct"/>
            <w:gridSpan w:val="7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1295A67" w14:textId="3EF6E2FF" w:rsidR="0041657E" w:rsidRPr="0041657E" w:rsidRDefault="0041657E" w:rsidP="0041657E">
            <w:pPr>
              <w:spacing w:after="0" w:line="240" w:lineRule="auto"/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r w:rsidRPr="0041657E">
              <w:rPr>
                <w:rFonts w:ascii="Alliance Platt Bold" w:hAnsi="Alliance Platt Bold" w:cs="Arial"/>
                <w:bCs/>
                <w:color w:val="auto"/>
              </w:rPr>
              <w:t>Roles</w:t>
            </w:r>
          </w:p>
        </w:tc>
      </w:tr>
      <w:tr w:rsidR="0041657E" w:rsidRPr="0041657E" w14:paraId="2AE22043" w14:textId="1A7DF497" w:rsidTr="0041657E">
        <w:trPr>
          <w:cantSplit/>
          <w:trHeight w:val="2368"/>
        </w:trPr>
        <w:tc>
          <w:tcPr>
            <w:tcW w:w="1576" w:type="pct"/>
            <w:vMerge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38546117" w14:textId="77777777" w:rsidR="00197DD5" w:rsidRPr="0041657E" w:rsidRDefault="00197DD5" w:rsidP="0041657E">
            <w:pPr>
              <w:spacing w:after="0"/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</w:p>
        </w:tc>
        <w:tc>
          <w:tcPr>
            <w:tcW w:w="522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extDirection w:val="btLr"/>
            <w:vAlign w:val="center"/>
          </w:tcPr>
          <w:p w14:paraId="181D750B" w14:textId="72F26B1E" w:rsidR="00197DD5" w:rsidRPr="0041657E" w:rsidRDefault="00197DD5" w:rsidP="0041657E">
            <w:pPr>
              <w:spacing w:after="0" w:line="240" w:lineRule="auto"/>
              <w:ind w:left="113" w:right="113"/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r w:rsidRPr="0041657E">
              <w:rPr>
                <w:rFonts w:ascii="Alliance Platt Bold" w:hAnsi="Alliance Platt Bold" w:cs="Arial"/>
                <w:bCs/>
                <w:color w:val="auto"/>
              </w:rPr>
              <w:t>Responsable del SGI / Calidad</w:t>
            </w:r>
          </w:p>
        </w:tc>
        <w:tc>
          <w:tcPr>
            <w:tcW w:w="65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extDirection w:val="btLr"/>
            <w:vAlign w:val="center"/>
          </w:tcPr>
          <w:p w14:paraId="3D1FD7A0" w14:textId="7BCF7F7E" w:rsidR="00197DD5" w:rsidRPr="0041657E" w:rsidRDefault="00197DD5" w:rsidP="0041657E">
            <w:pPr>
              <w:spacing w:after="0" w:line="240" w:lineRule="auto"/>
              <w:ind w:left="113" w:right="113"/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r w:rsidRPr="0041657E">
              <w:rPr>
                <w:rFonts w:ascii="Alliance Platt Bold" w:hAnsi="Alliance Platt Bold" w:cs="Arial"/>
                <w:bCs/>
                <w:color w:val="auto"/>
              </w:rPr>
              <w:t>Analista de Desarrollo Organizacional</w:t>
            </w:r>
          </w:p>
        </w:tc>
        <w:tc>
          <w:tcPr>
            <w:tcW w:w="508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extDirection w:val="btLr"/>
            <w:vAlign w:val="center"/>
          </w:tcPr>
          <w:p w14:paraId="4828F00A" w14:textId="588A2DE1" w:rsidR="00197DD5" w:rsidRPr="0041657E" w:rsidRDefault="00197DD5" w:rsidP="0041657E">
            <w:pPr>
              <w:spacing w:after="0" w:line="240" w:lineRule="auto"/>
              <w:ind w:left="113" w:right="113"/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r w:rsidRPr="0041657E">
              <w:rPr>
                <w:rFonts w:ascii="Alliance Platt Bold" w:hAnsi="Alliance Platt Bold" w:cs="Arial"/>
                <w:bCs/>
                <w:color w:val="auto"/>
              </w:rPr>
              <w:t>Marketing</w:t>
            </w:r>
          </w:p>
        </w:tc>
        <w:tc>
          <w:tcPr>
            <w:tcW w:w="36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extDirection w:val="btLr"/>
            <w:vAlign w:val="center"/>
          </w:tcPr>
          <w:p w14:paraId="0839B65B" w14:textId="780BDDDF" w:rsidR="00197DD5" w:rsidRPr="0041657E" w:rsidRDefault="00197DD5" w:rsidP="0041657E">
            <w:pPr>
              <w:spacing w:after="0" w:line="240" w:lineRule="auto"/>
              <w:ind w:left="113" w:right="113"/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r w:rsidRPr="0041657E">
              <w:rPr>
                <w:rFonts w:ascii="Alliance Platt Bold" w:hAnsi="Alliance Platt Bold" w:cs="Arial"/>
                <w:bCs/>
                <w:color w:val="auto"/>
              </w:rPr>
              <w:t>CISO</w:t>
            </w:r>
          </w:p>
        </w:tc>
        <w:tc>
          <w:tcPr>
            <w:tcW w:w="35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extDirection w:val="btLr"/>
            <w:vAlign w:val="center"/>
          </w:tcPr>
          <w:p w14:paraId="790E2991" w14:textId="7F8AA9B4" w:rsidR="00197DD5" w:rsidRPr="0041657E" w:rsidRDefault="00197DD5" w:rsidP="0041657E">
            <w:pPr>
              <w:spacing w:after="0" w:line="240" w:lineRule="auto"/>
              <w:ind w:left="113" w:right="113"/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r w:rsidRPr="0041657E">
              <w:rPr>
                <w:rFonts w:ascii="Alliance Platt Bold" w:hAnsi="Alliance Platt Bold" w:cs="Arial"/>
                <w:bCs/>
                <w:color w:val="auto"/>
              </w:rPr>
              <w:t>Oficial Antisoborno</w:t>
            </w:r>
          </w:p>
        </w:tc>
        <w:tc>
          <w:tcPr>
            <w:tcW w:w="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extDirection w:val="btLr"/>
            <w:vAlign w:val="center"/>
          </w:tcPr>
          <w:p w14:paraId="3B816384" w14:textId="24C3728C" w:rsidR="00197DD5" w:rsidRPr="0041657E" w:rsidRDefault="00197DD5" w:rsidP="0041657E">
            <w:pPr>
              <w:spacing w:after="0" w:line="240" w:lineRule="auto"/>
              <w:ind w:left="113" w:right="113"/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r w:rsidRPr="0041657E">
              <w:rPr>
                <w:rFonts w:ascii="Alliance Platt Bold" w:hAnsi="Alliance Platt Bold" w:cs="Arial"/>
                <w:bCs/>
                <w:color w:val="auto"/>
              </w:rPr>
              <w:t>Gerentes de Área</w:t>
            </w:r>
          </w:p>
        </w:tc>
        <w:tc>
          <w:tcPr>
            <w:tcW w:w="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extDirection w:val="btLr"/>
            <w:vAlign w:val="center"/>
          </w:tcPr>
          <w:p w14:paraId="6D1D1028" w14:textId="133D7FBC" w:rsidR="00197DD5" w:rsidRPr="0041657E" w:rsidRDefault="00197DD5" w:rsidP="0041657E">
            <w:pPr>
              <w:spacing w:line="240" w:lineRule="auto"/>
              <w:ind w:left="113" w:right="113"/>
              <w:jc w:val="center"/>
              <w:rPr>
                <w:rFonts w:ascii="Alliance Platt Bold" w:hAnsi="Alliance Platt Bold" w:cs="Arial"/>
                <w:bCs/>
                <w:color w:val="auto"/>
              </w:rPr>
            </w:pPr>
            <w:r w:rsidRPr="0041657E">
              <w:rPr>
                <w:rFonts w:ascii="Alliance Platt Bold" w:hAnsi="Alliance Platt Bold" w:cs="Arial"/>
                <w:bCs/>
                <w:color w:val="auto"/>
              </w:rPr>
              <w:t>Gerencia General y Comité SGI</w:t>
            </w:r>
          </w:p>
        </w:tc>
      </w:tr>
      <w:tr w:rsidR="0041657E" w:rsidRPr="0041657E" w14:paraId="4CB67FB1" w14:textId="0F01BD6E" w:rsidTr="0041657E">
        <w:trPr>
          <w:trHeight w:val="567"/>
        </w:trPr>
        <w:tc>
          <w:tcPr>
            <w:tcW w:w="157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FFC6276" w14:textId="0D8B0102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Identificar la información a comunicar</w:t>
            </w:r>
          </w:p>
        </w:tc>
        <w:tc>
          <w:tcPr>
            <w:tcW w:w="522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05A2494" w14:textId="2C2910F3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R, I</w:t>
            </w:r>
          </w:p>
        </w:tc>
        <w:tc>
          <w:tcPr>
            <w:tcW w:w="65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2D3A2832" w14:textId="3048180D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R, A, I</w:t>
            </w:r>
          </w:p>
        </w:tc>
        <w:tc>
          <w:tcPr>
            <w:tcW w:w="508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DF0F63F" w14:textId="53EFA4A2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R, I</w:t>
            </w:r>
          </w:p>
        </w:tc>
        <w:tc>
          <w:tcPr>
            <w:tcW w:w="36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DC7F7AD" w14:textId="346F7E64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R, I</w:t>
            </w:r>
          </w:p>
        </w:tc>
        <w:tc>
          <w:tcPr>
            <w:tcW w:w="35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AE245C7" w14:textId="12482C00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R, I</w:t>
            </w:r>
          </w:p>
        </w:tc>
        <w:tc>
          <w:tcPr>
            <w:tcW w:w="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B2BE34F" w14:textId="43E8F3EB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R, I</w:t>
            </w:r>
          </w:p>
        </w:tc>
        <w:tc>
          <w:tcPr>
            <w:tcW w:w="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0CCD1D8" w14:textId="5291DF98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R, I</w:t>
            </w:r>
          </w:p>
        </w:tc>
      </w:tr>
      <w:tr w:rsidR="0041657E" w:rsidRPr="0041657E" w14:paraId="3309073B" w14:textId="5C9B1DBD" w:rsidTr="0041657E">
        <w:trPr>
          <w:trHeight w:val="567"/>
        </w:trPr>
        <w:tc>
          <w:tcPr>
            <w:tcW w:w="157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04D8B3C" w14:textId="4CF0281C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hd w:val="clear" w:color="auto" w:fill="FFFFFF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Determinar receptores conforme a criterios de la matriz de comunicaciones</w:t>
            </w:r>
          </w:p>
        </w:tc>
        <w:tc>
          <w:tcPr>
            <w:tcW w:w="522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9E33FC9" w14:textId="6B8FCA2D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C, I</w:t>
            </w:r>
          </w:p>
        </w:tc>
        <w:tc>
          <w:tcPr>
            <w:tcW w:w="65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E12C454" w14:textId="401091C4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R, A, I</w:t>
            </w:r>
          </w:p>
        </w:tc>
        <w:tc>
          <w:tcPr>
            <w:tcW w:w="508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4B8F45C" w14:textId="31C03097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C, I</w:t>
            </w:r>
          </w:p>
        </w:tc>
        <w:tc>
          <w:tcPr>
            <w:tcW w:w="36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109F57F" w14:textId="3514D03F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C, I</w:t>
            </w:r>
          </w:p>
        </w:tc>
        <w:tc>
          <w:tcPr>
            <w:tcW w:w="35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7CD1803" w14:textId="75CCAE6C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C, I</w:t>
            </w:r>
          </w:p>
        </w:tc>
        <w:tc>
          <w:tcPr>
            <w:tcW w:w="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BC06BC6" w14:textId="02B012C7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C, I</w:t>
            </w:r>
          </w:p>
        </w:tc>
        <w:tc>
          <w:tcPr>
            <w:tcW w:w="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5D0C66F" w14:textId="7A3C3939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C, I</w:t>
            </w:r>
          </w:p>
        </w:tc>
      </w:tr>
      <w:tr w:rsidR="0041657E" w:rsidRPr="0041657E" w14:paraId="77B981D1" w14:textId="755963F1" w:rsidTr="0041657E">
        <w:trPr>
          <w:trHeight w:val="567"/>
        </w:trPr>
        <w:tc>
          <w:tcPr>
            <w:tcW w:w="157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C672770" w14:textId="53B620ED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Emitir comunicación externa</w:t>
            </w:r>
          </w:p>
        </w:tc>
        <w:tc>
          <w:tcPr>
            <w:tcW w:w="522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C60FF0E" w14:textId="0D1A0D13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C, I</w:t>
            </w:r>
          </w:p>
        </w:tc>
        <w:tc>
          <w:tcPr>
            <w:tcW w:w="65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025903B" w14:textId="501D019E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R, A, C, I</w:t>
            </w:r>
          </w:p>
        </w:tc>
        <w:tc>
          <w:tcPr>
            <w:tcW w:w="508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6663BE4" w14:textId="21226675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R, C, I</w:t>
            </w:r>
          </w:p>
        </w:tc>
        <w:tc>
          <w:tcPr>
            <w:tcW w:w="36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6B39527" w14:textId="414AC7B7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-</w:t>
            </w:r>
          </w:p>
        </w:tc>
        <w:tc>
          <w:tcPr>
            <w:tcW w:w="35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AC3F88E" w14:textId="484C6ECD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-</w:t>
            </w:r>
          </w:p>
        </w:tc>
        <w:tc>
          <w:tcPr>
            <w:tcW w:w="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03B1E22" w14:textId="4B1C610C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</w:t>
            </w:r>
          </w:p>
        </w:tc>
        <w:tc>
          <w:tcPr>
            <w:tcW w:w="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15C09AB" w14:textId="6CDC8122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-</w:t>
            </w:r>
          </w:p>
        </w:tc>
      </w:tr>
      <w:tr w:rsidR="0041657E" w:rsidRPr="0041657E" w14:paraId="26F59F01" w14:textId="77777777" w:rsidTr="0041657E">
        <w:trPr>
          <w:trHeight w:val="567"/>
        </w:trPr>
        <w:tc>
          <w:tcPr>
            <w:tcW w:w="157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4D2C6A8" w14:textId="77777777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Emitir comunicación interna</w:t>
            </w:r>
          </w:p>
        </w:tc>
        <w:tc>
          <w:tcPr>
            <w:tcW w:w="522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51C02BB" w14:textId="3A9F9853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</w:t>
            </w:r>
          </w:p>
        </w:tc>
        <w:tc>
          <w:tcPr>
            <w:tcW w:w="65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EA1A8C1" w14:textId="77777777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R, A, C, I</w:t>
            </w:r>
          </w:p>
        </w:tc>
        <w:tc>
          <w:tcPr>
            <w:tcW w:w="508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AD3F8BD" w14:textId="77777777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-</w:t>
            </w:r>
          </w:p>
        </w:tc>
        <w:tc>
          <w:tcPr>
            <w:tcW w:w="36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0FA319E" w14:textId="77777777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</w:t>
            </w:r>
          </w:p>
        </w:tc>
        <w:tc>
          <w:tcPr>
            <w:tcW w:w="35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39FD43D" w14:textId="37439B32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</w:t>
            </w:r>
          </w:p>
        </w:tc>
        <w:tc>
          <w:tcPr>
            <w:tcW w:w="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294E54C3" w14:textId="387ECD89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</w:t>
            </w:r>
          </w:p>
        </w:tc>
        <w:tc>
          <w:tcPr>
            <w:tcW w:w="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D1698ED" w14:textId="77777777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</w:t>
            </w:r>
          </w:p>
        </w:tc>
      </w:tr>
      <w:tr w:rsidR="0041657E" w:rsidRPr="0041657E" w14:paraId="2AF36074" w14:textId="42EB9500" w:rsidTr="0041657E">
        <w:trPr>
          <w:trHeight w:val="300"/>
        </w:trPr>
        <w:tc>
          <w:tcPr>
            <w:tcW w:w="157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CADCC27" w14:textId="6BCD628E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Control y evaluación de comunicación enviada</w:t>
            </w:r>
          </w:p>
        </w:tc>
        <w:tc>
          <w:tcPr>
            <w:tcW w:w="522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27DDEA4" w14:textId="7E4818E7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</w:t>
            </w:r>
          </w:p>
        </w:tc>
        <w:tc>
          <w:tcPr>
            <w:tcW w:w="65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21D317C4" w14:textId="4E0253CB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R, A, C</w:t>
            </w:r>
          </w:p>
        </w:tc>
        <w:tc>
          <w:tcPr>
            <w:tcW w:w="508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812C1AA" w14:textId="39E531E3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</w:t>
            </w:r>
          </w:p>
        </w:tc>
        <w:tc>
          <w:tcPr>
            <w:tcW w:w="36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F2A4B24" w14:textId="27FD2EFA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</w:t>
            </w:r>
          </w:p>
        </w:tc>
        <w:tc>
          <w:tcPr>
            <w:tcW w:w="35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3297395" w14:textId="14B0AE3A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</w:t>
            </w:r>
          </w:p>
        </w:tc>
        <w:tc>
          <w:tcPr>
            <w:tcW w:w="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4F52959" w14:textId="23129A52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</w:t>
            </w:r>
          </w:p>
        </w:tc>
        <w:tc>
          <w:tcPr>
            <w:tcW w:w="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2BFFD76" w14:textId="5941591C" w:rsidR="00197DD5" w:rsidRPr="0041657E" w:rsidRDefault="00197DD5" w:rsidP="0041657E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41657E">
              <w:rPr>
                <w:rFonts w:ascii="Alliance Platt Light" w:hAnsi="Alliance Platt Light" w:cs="Arial"/>
                <w:color w:val="auto"/>
              </w:rPr>
              <w:t>I</w:t>
            </w:r>
          </w:p>
        </w:tc>
      </w:tr>
    </w:tbl>
    <w:p w14:paraId="1768B096" w14:textId="48026729" w:rsidR="0035517F" w:rsidRPr="00DE2680" w:rsidRDefault="00B64F78" w:rsidP="0039314F">
      <w:pPr>
        <w:spacing w:before="120"/>
        <w:ind w:right="-1"/>
        <w:jc w:val="center"/>
        <w:rPr>
          <w:rFonts w:ascii="Alliance Platt Light" w:hAnsi="Alliance Platt Light" w:cs="Arial"/>
          <w:color w:val="auto"/>
        </w:rPr>
      </w:pPr>
      <w:r w:rsidRPr="00F52E8B">
        <w:rPr>
          <w:rFonts w:ascii="Alliance Platt Bold" w:hAnsi="Alliance Platt Bold" w:cs="Arial"/>
          <w:bCs/>
          <w:color w:val="auto"/>
        </w:rPr>
        <w:t>Matriz RACI: R:</w:t>
      </w:r>
      <w:r w:rsidRPr="00DE2680">
        <w:rPr>
          <w:rFonts w:ascii="Alliance Platt Light" w:hAnsi="Alliance Platt Light" w:cs="Arial"/>
          <w:color w:val="auto"/>
        </w:rPr>
        <w:t xml:space="preserve"> Responsable </w:t>
      </w:r>
      <w:r w:rsidRPr="00F52E8B">
        <w:rPr>
          <w:rFonts w:ascii="Alliance Platt Bold" w:hAnsi="Alliance Platt Bold" w:cs="Arial"/>
          <w:bCs/>
          <w:color w:val="auto"/>
        </w:rPr>
        <w:t>A:</w:t>
      </w:r>
      <w:r w:rsidRPr="00DE2680">
        <w:rPr>
          <w:rFonts w:ascii="Alliance Platt Light" w:hAnsi="Alliance Platt Light" w:cs="Arial"/>
          <w:color w:val="auto"/>
        </w:rPr>
        <w:t xml:space="preserve"> Supervisor </w:t>
      </w:r>
      <w:r w:rsidRPr="00F52E8B">
        <w:rPr>
          <w:rFonts w:ascii="Alliance Platt Bold" w:hAnsi="Alliance Platt Bold" w:cs="Arial"/>
          <w:bCs/>
          <w:color w:val="auto"/>
        </w:rPr>
        <w:t>C:</w:t>
      </w:r>
      <w:r w:rsidRPr="00DE2680">
        <w:rPr>
          <w:rFonts w:ascii="Alliance Platt Light" w:hAnsi="Alliance Platt Light" w:cs="Arial"/>
          <w:color w:val="auto"/>
        </w:rPr>
        <w:t xml:space="preserve"> Consultado </w:t>
      </w:r>
      <w:r w:rsidRPr="00F52E8B">
        <w:rPr>
          <w:rFonts w:ascii="Alliance Platt Bold" w:hAnsi="Alliance Platt Bold" w:cs="Arial"/>
          <w:bCs/>
          <w:color w:val="auto"/>
        </w:rPr>
        <w:t>I:</w:t>
      </w:r>
      <w:r w:rsidRPr="00DE2680">
        <w:rPr>
          <w:rFonts w:ascii="Alliance Platt Light" w:hAnsi="Alliance Platt Light" w:cs="Arial"/>
          <w:color w:val="auto"/>
        </w:rPr>
        <w:t xml:space="preserve"> Informado</w:t>
      </w:r>
    </w:p>
    <w:p w14:paraId="264B1E0B" w14:textId="77777777" w:rsidR="00E6080F" w:rsidRPr="00DE2680" w:rsidRDefault="00E6080F" w:rsidP="00B64F78">
      <w:pPr>
        <w:spacing w:before="120"/>
        <w:ind w:left="2226" w:right="1039"/>
        <w:jc w:val="center"/>
        <w:rPr>
          <w:rFonts w:ascii="Alliance Platt Light" w:hAnsi="Alliance Platt Light" w:cs="Arial"/>
          <w:color w:val="auto"/>
        </w:rPr>
        <w:sectPr w:rsidR="00E6080F" w:rsidRPr="00DE2680" w:rsidSect="001F6A1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2ACC64A3" w14:textId="77777777" w:rsidR="00B64F78" w:rsidRPr="00DE2680" w:rsidRDefault="00B64F78" w:rsidP="0041657E">
      <w:pPr>
        <w:pStyle w:val="Ttulo2"/>
      </w:pPr>
      <w:bookmarkStart w:id="13" w:name="_Toc461441560"/>
      <w:bookmarkStart w:id="14" w:name="_Toc145551622"/>
      <w:r w:rsidRPr="00DE2680">
        <w:lastRenderedPageBreak/>
        <w:t>DIAGRAMA DE FLUJO</w:t>
      </w:r>
      <w:bookmarkEnd w:id="13"/>
      <w:bookmarkEnd w:id="14"/>
    </w:p>
    <w:p w14:paraId="4411A8FC" w14:textId="77777777" w:rsidR="00EB46A5" w:rsidRDefault="00EB46A5" w:rsidP="00E6080F">
      <w:pPr>
        <w:jc w:val="center"/>
        <w:rPr>
          <w:rFonts w:ascii="Arial" w:hAnsi="Arial" w:cs="Arial"/>
          <w:noProof/>
        </w:rPr>
      </w:pPr>
    </w:p>
    <w:p w14:paraId="784CE276" w14:textId="1C3DA438" w:rsidR="00D047B6" w:rsidRPr="00D047B6" w:rsidRDefault="00D047B6" w:rsidP="00D047B6">
      <w:pPr>
        <w:jc w:val="center"/>
        <w:rPr>
          <w:rFonts w:ascii="Arial" w:hAnsi="Arial" w:cs="Arial"/>
        </w:rPr>
      </w:pPr>
      <w:r w:rsidRPr="00D047B6">
        <w:rPr>
          <w:rFonts w:ascii="Arial" w:hAnsi="Arial" w:cs="Arial"/>
          <w:noProof/>
        </w:rPr>
        <w:drawing>
          <wp:inline distT="0" distB="0" distL="0" distR="0" wp14:anchorId="5E262456" wp14:editId="3AA1E26A">
            <wp:extent cx="9458315" cy="3404507"/>
            <wp:effectExtent l="0" t="0" r="0" b="0"/>
            <wp:docPr id="166282000" name="Imagen 2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82000" name="Imagen 2" descr="Diagrama&#10;&#10;Descripción generada automá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054"/>
                    <a:stretch/>
                  </pic:blipFill>
                  <pic:spPr bwMode="auto">
                    <a:xfrm>
                      <a:off x="0" y="0"/>
                      <a:ext cx="9471060" cy="3409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A1A0DF" w14:textId="3288BAF6" w:rsidR="00E6080F" w:rsidRDefault="00E6080F" w:rsidP="00E6080F">
      <w:pPr>
        <w:jc w:val="center"/>
        <w:rPr>
          <w:rFonts w:ascii="Arial" w:hAnsi="Arial" w:cs="Arial"/>
        </w:rPr>
      </w:pPr>
    </w:p>
    <w:p w14:paraId="7E3D967B" w14:textId="162F1F41" w:rsidR="00F55001" w:rsidRDefault="00F55001" w:rsidP="00E6080F">
      <w:pPr>
        <w:jc w:val="center"/>
        <w:rPr>
          <w:rFonts w:ascii="Arial" w:hAnsi="Arial" w:cs="Arial"/>
        </w:rPr>
        <w:sectPr w:rsidR="00F55001" w:rsidSect="001F6A1B">
          <w:headerReference w:type="default" r:id="rId18"/>
          <w:footerReference w:type="default" r:id="rId19"/>
          <w:headerReference w:type="first" r:id="rId20"/>
          <w:footerReference w:type="first" r:id="rId21"/>
          <w:pgSz w:w="16838" w:h="11906" w:orient="landscape"/>
          <w:pgMar w:top="1701" w:right="1418" w:bottom="1701" w:left="1418" w:header="709" w:footer="709" w:gutter="0"/>
          <w:cols w:space="708"/>
          <w:titlePg/>
          <w:docGrid w:linePitch="360"/>
        </w:sectPr>
      </w:pPr>
    </w:p>
    <w:p w14:paraId="63FD87C2" w14:textId="6E41D4CE" w:rsidR="00793657" w:rsidRDefault="00793657" w:rsidP="009B06D2">
      <w:pPr>
        <w:pStyle w:val="Ttulo10"/>
      </w:pPr>
      <w:bookmarkStart w:id="15" w:name="_Toc145551623"/>
      <w:bookmarkStart w:id="16" w:name="_Toc461441563"/>
      <w:r>
        <w:lastRenderedPageBreak/>
        <w:t>PROCEDIMIENTO DETALLADO</w:t>
      </w:r>
      <w:bookmarkEnd w:id="15"/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8"/>
        <w:gridCol w:w="1701"/>
        <w:gridCol w:w="1626"/>
      </w:tblGrid>
      <w:tr w:rsidR="00824EAE" w:rsidRPr="00824EAE" w14:paraId="7A2E6068" w14:textId="77777777" w:rsidTr="0011240E">
        <w:trPr>
          <w:trHeight w:val="407"/>
        </w:trPr>
        <w:tc>
          <w:tcPr>
            <w:tcW w:w="5178" w:type="dxa"/>
            <w:shd w:val="clear" w:color="000000" w:fill="FFFFFF"/>
            <w:vAlign w:val="center"/>
          </w:tcPr>
          <w:p w14:paraId="6A5FF140" w14:textId="77777777" w:rsidR="00824EAE" w:rsidRPr="00824EAE" w:rsidRDefault="00824EAE" w:rsidP="00824EAE">
            <w:pPr>
              <w:spacing w:after="0" w:line="240" w:lineRule="auto"/>
              <w:jc w:val="center"/>
              <w:rPr>
                <w:rFonts w:ascii="Alliance Platt Bold" w:eastAsia="Times New Roman" w:hAnsi="Alliance Platt Bold" w:cs="Arial"/>
                <w:bCs/>
                <w:color w:val="auto"/>
                <w:sz w:val="20"/>
                <w:szCs w:val="20"/>
                <w:lang w:eastAsia="es-ES"/>
              </w:rPr>
            </w:pPr>
            <w:r w:rsidRPr="00824EAE">
              <w:rPr>
                <w:rFonts w:ascii="Alliance Platt Bold" w:eastAsia="Times New Roman" w:hAnsi="Alliance Platt Bold" w:cs="Arial"/>
                <w:bCs/>
                <w:color w:val="auto"/>
                <w:sz w:val="20"/>
                <w:szCs w:val="20"/>
                <w:lang w:eastAsia="es-ES"/>
              </w:rPr>
              <w:t>DESCRIPCIÓN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7DB71EC1" w14:textId="77777777" w:rsidR="00824EAE" w:rsidRPr="00824EAE" w:rsidRDefault="00824EAE" w:rsidP="00824EAE">
            <w:pPr>
              <w:spacing w:after="0" w:line="240" w:lineRule="auto"/>
              <w:jc w:val="center"/>
              <w:rPr>
                <w:rFonts w:ascii="Alliance Platt Bold" w:eastAsia="Times New Roman" w:hAnsi="Alliance Platt Bold" w:cs="Arial"/>
                <w:bCs/>
                <w:color w:val="auto"/>
                <w:sz w:val="20"/>
                <w:szCs w:val="20"/>
                <w:lang w:eastAsia="es-ES"/>
              </w:rPr>
            </w:pPr>
            <w:r w:rsidRPr="00824EAE">
              <w:rPr>
                <w:rFonts w:ascii="Alliance Platt Bold" w:eastAsia="Times New Roman" w:hAnsi="Alliance Platt Bold" w:cs="Arial"/>
                <w:bCs/>
                <w:color w:val="auto"/>
                <w:sz w:val="20"/>
                <w:szCs w:val="20"/>
                <w:lang w:eastAsia="es-ES"/>
              </w:rPr>
              <w:t>RESPONSABLE</w:t>
            </w:r>
          </w:p>
        </w:tc>
        <w:tc>
          <w:tcPr>
            <w:tcW w:w="1626" w:type="dxa"/>
            <w:shd w:val="clear" w:color="000000" w:fill="FFFFFF"/>
            <w:vAlign w:val="center"/>
          </w:tcPr>
          <w:p w14:paraId="7523D1A3" w14:textId="77777777" w:rsidR="00824EAE" w:rsidRPr="00824EAE" w:rsidRDefault="00824EAE" w:rsidP="00824EAE">
            <w:pPr>
              <w:spacing w:after="0" w:line="240" w:lineRule="auto"/>
              <w:jc w:val="center"/>
              <w:rPr>
                <w:rFonts w:ascii="Alliance Platt Bold" w:eastAsia="Times New Roman" w:hAnsi="Alliance Platt Bold" w:cs="Arial"/>
                <w:bCs/>
                <w:color w:val="auto"/>
                <w:sz w:val="20"/>
                <w:szCs w:val="20"/>
                <w:lang w:eastAsia="es-ES"/>
              </w:rPr>
            </w:pPr>
            <w:r w:rsidRPr="00824EAE">
              <w:rPr>
                <w:rFonts w:ascii="Alliance Platt Bold" w:eastAsia="Times New Roman" w:hAnsi="Alliance Platt Bold" w:cs="Arial"/>
                <w:bCs/>
                <w:color w:val="auto"/>
                <w:sz w:val="20"/>
                <w:szCs w:val="20"/>
                <w:lang w:eastAsia="es-ES"/>
              </w:rPr>
              <w:t>REGISTRO</w:t>
            </w:r>
          </w:p>
        </w:tc>
      </w:tr>
      <w:tr w:rsidR="00824EAE" w:rsidRPr="00824EAE" w14:paraId="1B6140CB" w14:textId="77777777" w:rsidTr="0011240E">
        <w:trPr>
          <w:cantSplit/>
          <w:trHeight w:val="1121"/>
        </w:trPr>
        <w:tc>
          <w:tcPr>
            <w:tcW w:w="5178" w:type="dxa"/>
          </w:tcPr>
          <w:p w14:paraId="60358245" w14:textId="77777777" w:rsidR="00824EAE" w:rsidRPr="00824EAE" w:rsidRDefault="00824EAE" w:rsidP="00824EAE">
            <w:pPr>
              <w:spacing w:after="0" w:line="240" w:lineRule="auto"/>
              <w:ind w:left="360"/>
              <w:contextualSpacing/>
              <w:jc w:val="left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</w:pPr>
          </w:p>
          <w:p w14:paraId="7FD38115" w14:textId="35FADDDB" w:rsidR="00824EAE" w:rsidRPr="00824EAE" w:rsidRDefault="00824EAE" w:rsidP="00824EAE">
            <w:pPr>
              <w:numPr>
                <w:ilvl w:val="0"/>
                <w:numId w:val="15"/>
              </w:numPr>
              <w:spacing w:after="0" w:line="240" w:lineRule="auto"/>
              <w:ind w:left="360"/>
              <w:contextualSpacing/>
              <w:jc w:val="left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</w:pPr>
            <w:r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  <w:t>Planificar:</w:t>
            </w:r>
          </w:p>
          <w:p w14:paraId="5E4C03A4" w14:textId="16A5ABAF" w:rsidR="00F27B68" w:rsidRDefault="008346DA" w:rsidP="006423FE">
            <w:pPr>
              <w:spacing w:after="0" w:line="240" w:lineRule="auto"/>
              <w:ind w:left="361"/>
              <w:rPr>
                <w:rFonts w:ascii="Alliance Platt Light" w:hAnsi="Alliance Platt Light" w:cs="Arial"/>
                <w:color w:val="auto"/>
              </w:rPr>
            </w:pPr>
            <w:r>
              <w:rPr>
                <w:rFonts w:ascii="Alliance Platt Light" w:hAnsi="Alliance Platt Light" w:cs="Arial"/>
                <w:color w:val="auto"/>
              </w:rPr>
              <w:t>I</w:t>
            </w:r>
            <w:r w:rsidRPr="00DE2680">
              <w:rPr>
                <w:rFonts w:ascii="Alliance Platt Light" w:hAnsi="Alliance Platt Light" w:cs="Arial"/>
                <w:color w:val="auto"/>
              </w:rPr>
              <w:t>dentificar la información</w:t>
            </w:r>
            <w:r w:rsidR="00F85741">
              <w:rPr>
                <w:rFonts w:ascii="Alliance Platt Light" w:hAnsi="Alliance Platt Light" w:cs="Arial"/>
                <w:color w:val="auto"/>
              </w:rPr>
              <w:t xml:space="preserve"> relevante</w:t>
            </w:r>
            <w:r w:rsidRPr="00DE2680">
              <w:rPr>
                <w:rFonts w:ascii="Alliance Platt Light" w:hAnsi="Alliance Platt Light" w:cs="Arial"/>
                <w:color w:val="auto"/>
              </w:rPr>
              <w:t xml:space="preserve"> a comunicar</w:t>
            </w:r>
            <w:r w:rsidR="00B478DA">
              <w:rPr>
                <w:rFonts w:ascii="Alliance Platt Light" w:hAnsi="Alliance Platt Light" w:cs="Arial"/>
                <w:color w:val="auto"/>
              </w:rPr>
              <w:t xml:space="preserve"> en la matriz</w:t>
            </w:r>
            <w:r w:rsidR="000718FC">
              <w:rPr>
                <w:rFonts w:ascii="Alliance Platt Light" w:hAnsi="Alliance Platt Light" w:cs="Arial"/>
                <w:color w:val="auto"/>
              </w:rPr>
              <w:t xml:space="preserve"> de Comunicaciones</w:t>
            </w:r>
            <w:r w:rsidR="00DB0031">
              <w:rPr>
                <w:rFonts w:ascii="Alliance Platt Light" w:hAnsi="Alliance Platt Light" w:cs="Arial"/>
                <w:color w:val="auto"/>
              </w:rPr>
              <w:t>.</w:t>
            </w:r>
          </w:p>
          <w:p w14:paraId="6E1BA843" w14:textId="77777777" w:rsidR="00865476" w:rsidRDefault="00865476" w:rsidP="005F5041">
            <w:pPr>
              <w:spacing w:after="0" w:line="240" w:lineRule="auto"/>
              <w:ind w:left="361"/>
              <w:jc w:val="left"/>
              <w:rPr>
                <w:rFonts w:ascii="Alliance Platt Light" w:hAnsi="Alliance Platt Light" w:cs="Arial"/>
                <w:color w:val="auto"/>
              </w:rPr>
            </w:pPr>
          </w:p>
          <w:p w14:paraId="0FA7B1AE" w14:textId="6D510DC5" w:rsidR="00865476" w:rsidRDefault="005F2762" w:rsidP="005F5041">
            <w:pPr>
              <w:spacing w:after="0" w:line="240" w:lineRule="auto"/>
              <w:ind w:left="361"/>
              <w:jc w:val="left"/>
              <w:rPr>
                <w:rFonts w:ascii="Alliance Platt Light" w:hAnsi="Alliance Platt Light" w:cs="Arial"/>
                <w:color w:val="auto"/>
              </w:rPr>
            </w:pPr>
            <w:r>
              <w:rPr>
                <w:rFonts w:ascii="Alliance Platt Light" w:hAnsi="Alliance Platt Light" w:cs="Arial"/>
                <w:color w:val="auto"/>
              </w:rPr>
              <w:t xml:space="preserve">Se </w:t>
            </w:r>
            <w:r w:rsidR="000B6CE1">
              <w:rPr>
                <w:rFonts w:ascii="Alliance Platt Light" w:hAnsi="Alliance Platt Light" w:cs="Arial"/>
                <w:color w:val="auto"/>
              </w:rPr>
              <w:t>define:</w:t>
            </w:r>
          </w:p>
          <w:p w14:paraId="710A4566" w14:textId="77777777" w:rsidR="005142FC" w:rsidRDefault="005142FC" w:rsidP="005F5041">
            <w:pPr>
              <w:spacing w:after="0" w:line="240" w:lineRule="auto"/>
              <w:ind w:left="361"/>
              <w:jc w:val="left"/>
              <w:rPr>
                <w:rFonts w:ascii="Alliance Platt Light" w:hAnsi="Alliance Platt Light" w:cs="Arial"/>
                <w:color w:val="auto"/>
              </w:rPr>
            </w:pPr>
          </w:p>
          <w:p w14:paraId="09287F80" w14:textId="112885C8" w:rsidR="005142FC" w:rsidRPr="005142FC" w:rsidRDefault="005142FC" w:rsidP="005142FC">
            <w:pPr>
              <w:spacing w:after="0" w:line="240" w:lineRule="auto"/>
              <w:ind w:left="361"/>
              <w:jc w:val="left"/>
              <w:rPr>
                <w:rFonts w:ascii="Alliance Platt Light" w:hAnsi="Alliance Platt Light" w:cs="Arial"/>
                <w:color w:val="auto"/>
              </w:rPr>
            </w:pPr>
            <w:r>
              <w:rPr>
                <w:rFonts w:ascii="Alliance Platt Light" w:hAnsi="Alliance Platt Light" w:cs="Arial"/>
                <w:color w:val="auto"/>
              </w:rPr>
              <w:t xml:space="preserve">a) </w:t>
            </w:r>
            <w:r w:rsidRPr="005142FC">
              <w:rPr>
                <w:rFonts w:ascii="Alliance Platt Light" w:hAnsi="Alliance Platt Light" w:cs="Arial"/>
                <w:color w:val="auto"/>
              </w:rPr>
              <w:t>qué comunicar;</w:t>
            </w:r>
          </w:p>
          <w:p w14:paraId="71AFFA7C" w14:textId="77777777" w:rsidR="005142FC" w:rsidRPr="005142FC" w:rsidRDefault="005142FC" w:rsidP="005142FC">
            <w:pPr>
              <w:spacing w:after="0" w:line="240" w:lineRule="auto"/>
              <w:ind w:left="361"/>
              <w:jc w:val="left"/>
              <w:rPr>
                <w:rFonts w:ascii="Alliance Platt Light" w:hAnsi="Alliance Platt Light" w:cs="Arial"/>
                <w:color w:val="auto"/>
              </w:rPr>
            </w:pPr>
            <w:r w:rsidRPr="005142FC">
              <w:rPr>
                <w:rFonts w:ascii="Alliance Platt Light" w:hAnsi="Alliance Platt Light" w:cs="Arial"/>
                <w:color w:val="auto"/>
              </w:rPr>
              <w:t>b) cuándo comunicar;</w:t>
            </w:r>
          </w:p>
          <w:p w14:paraId="07294E9A" w14:textId="77777777" w:rsidR="005142FC" w:rsidRPr="005142FC" w:rsidRDefault="005142FC" w:rsidP="005142FC">
            <w:pPr>
              <w:spacing w:after="0" w:line="240" w:lineRule="auto"/>
              <w:ind w:left="361"/>
              <w:jc w:val="left"/>
              <w:rPr>
                <w:rFonts w:ascii="Alliance Platt Light" w:hAnsi="Alliance Platt Light" w:cs="Arial"/>
                <w:color w:val="auto"/>
              </w:rPr>
            </w:pPr>
            <w:r w:rsidRPr="005142FC">
              <w:rPr>
                <w:rFonts w:ascii="Alliance Platt Light" w:hAnsi="Alliance Platt Light" w:cs="Arial"/>
                <w:color w:val="auto"/>
              </w:rPr>
              <w:t>c) a quién comunicar;</w:t>
            </w:r>
          </w:p>
          <w:p w14:paraId="56B91E9E" w14:textId="77777777" w:rsidR="005142FC" w:rsidRPr="005142FC" w:rsidRDefault="005142FC" w:rsidP="005142FC">
            <w:pPr>
              <w:spacing w:after="0" w:line="240" w:lineRule="auto"/>
              <w:ind w:left="361"/>
              <w:jc w:val="left"/>
              <w:rPr>
                <w:rFonts w:ascii="Alliance Platt Light" w:hAnsi="Alliance Platt Light" w:cs="Arial"/>
                <w:color w:val="auto"/>
              </w:rPr>
            </w:pPr>
            <w:r w:rsidRPr="005142FC">
              <w:rPr>
                <w:rFonts w:ascii="Alliance Platt Light" w:hAnsi="Alliance Platt Light" w:cs="Arial"/>
                <w:color w:val="auto"/>
              </w:rPr>
              <w:t>d) cómo comunicar;</w:t>
            </w:r>
          </w:p>
          <w:p w14:paraId="16D887D7" w14:textId="77777777" w:rsidR="005142FC" w:rsidRPr="005142FC" w:rsidRDefault="005142FC" w:rsidP="005142FC">
            <w:pPr>
              <w:spacing w:after="0" w:line="240" w:lineRule="auto"/>
              <w:ind w:left="361"/>
              <w:jc w:val="left"/>
              <w:rPr>
                <w:rFonts w:ascii="Alliance Platt Light" w:hAnsi="Alliance Platt Light" w:cs="Arial"/>
                <w:color w:val="auto"/>
              </w:rPr>
            </w:pPr>
            <w:r w:rsidRPr="005142FC">
              <w:rPr>
                <w:rFonts w:ascii="Alliance Platt Light" w:hAnsi="Alliance Platt Light" w:cs="Arial"/>
                <w:color w:val="auto"/>
              </w:rPr>
              <w:t>e) quién comunicará;</w:t>
            </w:r>
          </w:p>
          <w:p w14:paraId="77E6CB23" w14:textId="0BE000ED" w:rsidR="005142FC" w:rsidRDefault="005142FC" w:rsidP="005142FC">
            <w:pPr>
              <w:spacing w:after="0" w:line="240" w:lineRule="auto"/>
              <w:ind w:left="361"/>
              <w:jc w:val="left"/>
              <w:rPr>
                <w:rFonts w:ascii="Alliance Platt Light" w:hAnsi="Alliance Platt Light" w:cs="Arial"/>
                <w:color w:val="auto"/>
              </w:rPr>
            </w:pPr>
            <w:r w:rsidRPr="005142FC">
              <w:rPr>
                <w:rFonts w:ascii="Alliance Platt Light" w:hAnsi="Alliance Platt Light" w:cs="Arial"/>
                <w:color w:val="auto"/>
              </w:rPr>
              <w:t>f) en qué idiomas comunicar</w:t>
            </w:r>
          </w:p>
          <w:p w14:paraId="7ACD6044" w14:textId="77777777" w:rsidR="005F2762" w:rsidRDefault="005F2762" w:rsidP="005F5041">
            <w:pPr>
              <w:spacing w:after="0" w:line="240" w:lineRule="auto"/>
              <w:ind w:left="361"/>
              <w:jc w:val="left"/>
              <w:rPr>
                <w:rFonts w:ascii="Alliance Platt Light" w:hAnsi="Alliance Platt Light" w:cs="Arial"/>
                <w:color w:val="auto"/>
              </w:rPr>
            </w:pPr>
          </w:p>
          <w:p w14:paraId="7BFAFB30" w14:textId="58776CFC" w:rsidR="0094517F" w:rsidRPr="005F5041" w:rsidRDefault="0094517F" w:rsidP="00BF22A8">
            <w:pPr>
              <w:spacing w:after="0" w:line="240" w:lineRule="auto"/>
              <w:ind w:left="361"/>
              <w:rPr>
                <w:rFonts w:ascii="Alliance Platt Light" w:hAnsi="Alliance Platt Light" w:cs="Arial"/>
                <w:color w:val="auto"/>
              </w:rPr>
            </w:pPr>
            <w:r>
              <w:rPr>
                <w:rFonts w:ascii="Alliance Platt Light" w:hAnsi="Alliance Platt Light" w:cs="Arial"/>
                <w:color w:val="auto"/>
              </w:rPr>
              <w:t xml:space="preserve">Nota: Actualmente nuestras partes interesadas </w:t>
            </w:r>
            <w:r w:rsidR="00BF22A8">
              <w:rPr>
                <w:rFonts w:ascii="Alliance Platt Light" w:hAnsi="Alliance Platt Light" w:cs="Arial"/>
                <w:color w:val="auto"/>
              </w:rPr>
              <w:t>demandan una comunicación en idioma español.</w:t>
            </w:r>
          </w:p>
        </w:tc>
        <w:tc>
          <w:tcPr>
            <w:tcW w:w="1701" w:type="dxa"/>
          </w:tcPr>
          <w:p w14:paraId="03626CAF" w14:textId="77777777" w:rsidR="00AF15AD" w:rsidRDefault="00AF15AD" w:rsidP="005D237A">
            <w:pPr>
              <w:tabs>
                <w:tab w:val="center" w:pos="4252"/>
                <w:tab w:val="right" w:pos="8504"/>
              </w:tabs>
              <w:spacing w:after="0" w:line="276" w:lineRule="auto"/>
              <w:rPr>
                <w:rFonts w:ascii="Alliance Platt Light" w:eastAsia="Times New Roman" w:hAnsi="Alliance Platt Light" w:cs="Arial"/>
                <w:bCs/>
                <w:color w:val="auto"/>
                <w:sz w:val="20"/>
                <w:szCs w:val="20"/>
                <w:lang w:eastAsia="es-ES"/>
              </w:rPr>
            </w:pPr>
          </w:p>
          <w:p w14:paraId="6C92BFC9" w14:textId="3CB83F55" w:rsidR="00FD39CD" w:rsidRPr="00587ED9" w:rsidRDefault="00FD39CD" w:rsidP="00824EAE">
            <w:pPr>
              <w:tabs>
                <w:tab w:val="center" w:pos="4252"/>
                <w:tab w:val="right" w:pos="8504"/>
              </w:tabs>
              <w:spacing w:after="0" w:line="276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 w:rsidRPr="00587ED9">
              <w:rPr>
                <w:rFonts w:ascii="Alliance Platt Light" w:hAnsi="Alliance Platt Light" w:cs="Arial"/>
                <w:color w:val="auto"/>
              </w:rPr>
              <w:t>Calidad/</w:t>
            </w:r>
          </w:p>
          <w:p w14:paraId="04C5154E" w14:textId="7C4134C7" w:rsidR="00824EAE" w:rsidRPr="00824EAE" w:rsidRDefault="00FD39CD" w:rsidP="00824EAE">
            <w:pPr>
              <w:tabs>
                <w:tab w:val="center" w:pos="4252"/>
                <w:tab w:val="right" w:pos="8504"/>
              </w:tabs>
              <w:spacing w:after="0" w:line="276" w:lineRule="auto"/>
              <w:jc w:val="center"/>
              <w:rPr>
                <w:rFonts w:ascii="Alliance Platt Light" w:eastAsia="Times New Roman" w:hAnsi="Alliance Platt Light" w:cs="Arial"/>
                <w:bCs/>
                <w:color w:val="auto"/>
                <w:sz w:val="20"/>
                <w:szCs w:val="20"/>
                <w:lang w:eastAsia="es-ES"/>
              </w:rPr>
            </w:pPr>
            <w:r w:rsidRPr="00587ED9">
              <w:rPr>
                <w:rFonts w:ascii="Alliance Platt Light" w:hAnsi="Alliance Platt Light" w:cs="Arial"/>
                <w:color w:val="auto"/>
              </w:rPr>
              <w:t>Responsables de proceso</w:t>
            </w:r>
            <w:r w:rsidR="00824EAE">
              <w:rPr>
                <w:rFonts w:ascii="Alliance Platt Light" w:eastAsia="Times New Roman" w:hAnsi="Alliance Platt Light" w:cs="Arial"/>
                <w:bCs/>
                <w:color w:val="auto"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1626" w:type="dxa"/>
          </w:tcPr>
          <w:p w14:paraId="2773A06D" w14:textId="77777777" w:rsidR="004514E0" w:rsidRDefault="004514E0" w:rsidP="009A6324">
            <w:pPr>
              <w:spacing w:after="0" w:line="276" w:lineRule="auto"/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</w:pPr>
          </w:p>
          <w:p w14:paraId="007D8EA8" w14:textId="77777777" w:rsidR="004514E0" w:rsidRDefault="004514E0" w:rsidP="009A6324">
            <w:pPr>
              <w:spacing w:after="0" w:line="276" w:lineRule="auto"/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</w:pPr>
          </w:p>
          <w:p w14:paraId="088CC4A9" w14:textId="19D189F1" w:rsidR="00824EAE" w:rsidRPr="00824EAE" w:rsidRDefault="000B6CE1" w:rsidP="009A6324">
            <w:pPr>
              <w:spacing w:after="0" w:line="276" w:lineRule="auto"/>
              <w:jc w:val="center"/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  <w:t>xxx-xxxx-xxxx</w:t>
            </w:r>
            <w:proofErr w:type="spellEnd"/>
          </w:p>
        </w:tc>
      </w:tr>
      <w:tr w:rsidR="008346DA" w:rsidRPr="00824EAE" w14:paraId="6F0931A2" w14:textId="77777777" w:rsidTr="0011240E">
        <w:trPr>
          <w:cantSplit/>
          <w:trHeight w:val="1121"/>
        </w:trPr>
        <w:tc>
          <w:tcPr>
            <w:tcW w:w="5178" w:type="dxa"/>
          </w:tcPr>
          <w:p w14:paraId="0AD165F7" w14:textId="77777777" w:rsidR="008346DA" w:rsidRDefault="008346DA" w:rsidP="008346DA">
            <w:pPr>
              <w:numPr>
                <w:ilvl w:val="0"/>
                <w:numId w:val="15"/>
              </w:numPr>
              <w:spacing w:after="0" w:line="240" w:lineRule="auto"/>
              <w:ind w:left="360"/>
              <w:contextualSpacing/>
              <w:jc w:val="left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</w:pPr>
            <w:r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  <w:t>Ejecutar:</w:t>
            </w:r>
          </w:p>
          <w:p w14:paraId="48FDC7FC" w14:textId="77777777" w:rsidR="00D71F91" w:rsidRPr="008B538D" w:rsidRDefault="00D71F91" w:rsidP="00D71F91">
            <w:pPr>
              <w:spacing w:after="0" w:line="240" w:lineRule="auto"/>
              <w:ind w:left="360"/>
              <w:contextualSpacing/>
              <w:jc w:val="left"/>
              <w:rPr>
                <w:rFonts w:ascii="Alliance Platt Light" w:hAnsi="Alliance Platt Light" w:cs="Arial"/>
                <w:color w:val="auto"/>
              </w:rPr>
            </w:pPr>
          </w:p>
          <w:p w14:paraId="1AE1C965" w14:textId="598A2C7C" w:rsidR="008346DA" w:rsidRPr="008B538D" w:rsidRDefault="00D71F91" w:rsidP="005A6F67">
            <w:pPr>
              <w:spacing w:after="0" w:line="240" w:lineRule="auto"/>
              <w:ind w:left="360"/>
              <w:contextualSpacing/>
              <w:rPr>
                <w:rFonts w:ascii="Alliance Platt Light" w:hAnsi="Alliance Platt Light" w:cs="Arial"/>
                <w:color w:val="auto"/>
              </w:rPr>
            </w:pPr>
            <w:r w:rsidRPr="008B538D">
              <w:rPr>
                <w:rFonts w:ascii="Alliance Platt Light" w:hAnsi="Alliance Platt Light" w:cs="Arial"/>
                <w:color w:val="auto"/>
              </w:rPr>
              <w:t>La información a enviar se dará según</w:t>
            </w:r>
            <w:r w:rsidR="008B538D" w:rsidRPr="008B538D">
              <w:rPr>
                <w:rFonts w:ascii="Alliance Platt Light" w:hAnsi="Alliance Platt Light" w:cs="Arial"/>
                <w:color w:val="auto"/>
              </w:rPr>
              <w:t xml:space="preserve"> lo establecido en la </w:t>
            </w:r>
            <w:r w:rsidR="008B538D">
              <w:rPr>
                <w:rFonts w:ascii="Alliance Platt Light" w:hAnsi="Alliance Platt Light" w:cs="Arial"/>
                <w:color w:val="auto"/>
              </w:rPr>
              <w:t xml:space="preserve">matriz </w:t>
            </w:r>
            <w:proofErr w:type="spellStart"/>
            <w:r w:rsidR="008B538D">
              <w:rPr>
                <w:rFonts w:ascii="Alliance Platt Light" w:hAnsi="Alliance Platt Light" w:cs="Arial"/>
                <w:color w:val="auto"/>
              </w:rPr>
              <w:t>Matriz</w:t>
            </w:r>
            <w:proofErr w:type="spellEnd"/>
            <w:r w:rsidR="008B538D">
              <w:rPr>
                <w:rFonts w:ascii="Alliance Platt Light" w:hAnsi="Alliance Platt Light" w:cs="Arial"/>
                <w:color w:val="auto"/>
              </w:rPr>
              <w:t xml:space="preserve"> de Comunicaciones</w:t>
            </w:r>
            <w:r w:rsidR="005A6F67">
              <w:rPr>
                <w:rFonts w:ascii="Alliance Platt Light" w:hAnsi="Alliance Platt Light" w:cs="Arial"/>
                <w:color w:val="auto"/>
              </w:rPr>
              <w:t>.</w:t>
            </w:r>
          </w:p>
          <w:p w14:paraId="24FBA400" w14:textId="77777777" w:rsidR="00D71F91" w:rsidRDefault="00D71F91" w:rsidP="008346DA">
            <w:pPr>
              <w:spacing w:after="0" w:line="240" w:lineRule="auto"/>
              <w:ind w:left="360"/>
              <w:contextualSpacing/>
              <w:jc w:val="left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</w:pPr>
          </w:p>
          <w:p w14:paraId="28F7D5AE" w14:textId="6481FAEB" w:rsidR="00D15A77" w:rsidRPr="00D15A77" w:rsidRDefault="00D15A77" w:rsidP="00A27F63">
            <w:pPr>
              <w:spacing w:after="0" w:line="240" w:lineRule="auto"/>
              <w:ind w:left="361"/>
              <w:jc w:val="left"/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6543BB19" w14:textId="77777777" w:rsidR="002B6509" w:rsidRDefault="002B6509" w:rsidP="00824EAE">
            <w:pPr>
              <w:tabs>
                <w:tab w:val="center" w:pos="4252"/>
                <w:tab w:val="right" w:pos="8504"/>
              </w:tabs>
              <w:spacing w:after="0" w:line="276" w:lineRule="auto"/>
              <w:jc w:val="center"/>
              <w:rPr>
                <w:rFonts w:ascii="Alliance Platt Light" w:eastAsia="Times New Roman" w:hAnsi="Alliance Platt Light" w:cs="Arial"/>
                <w:bCs/>
                <w:color w:val="auto"/>
                <w:sz w:val="20"/>
                <w:szCs w:val="20"/>
                <w:lang w:eastAsia="es-ES"/>
              </w:rPr>
            </w:pPr>
          </w:p>
          <w:p w14:paraId="46CD3B2B" w14:textId="33FC106C" w:rsidR="002B6509" w:rsidRDefault="002B6509" w:rsidP="00824EAE">
            <w:pPr>
              <w:tabs>
                <w:tab w:val="center" w:pos="4252"/>
                <w:tab w:val="right" w:pos="8504"/>
              </w:tabs>
              <w:spacing w:after="0" w:line="276" w:lineRule="auto"/>
              <w:jc w:val="center"/>
              <w:rPr>
                <w:rFonts w:ascii="Alliance Platt Light" w:eastAsia="Times New Roman" w:hAnsi="Alliance Platt Light" w:cs="Arial"/>
                <w:bCs/>
                <w:color w:val="auto"/>
                <w:sz w:val="20"/>
                <w:szCs w:val="20"/>
                <w:lang w:eastAsia="es-ES"/>
              </w:rPr>
            </w:pPr>
            <w:r w:rsidRPr="004C2EBA">
              <w:rPr>
                <w:rFonts w:ascii="Alliance Platt Light" w:hAnsi="Alliance Platt Light" w:cs="Arial"/>
                <w:color w:val="auto"/>
              </w:rPr>
              <w:t>Responsable de enviar la información</w:t>
            </w:r>
          </w:p>
        </w:tc>
        <w:tc>
          <w:tcPr>
            <w:tcW w:w="1626" w:type="dxa"/>
            <w:vAlign w:val="center"/>
          </w:tcPr>
          <w:p w14:paraId="4A63BAFC" w14:textId="4382B11E" w:rsidR="008346DA" w:rsidRDefault="000B6CE1" w:rsidP="005E2635">
            <w:pPr>
              <w:spacing w:after="0" w:line="276" w:lineRule="auto"/>
              <w:jc w:val="center"/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  <w:t>xxx-xxx-xxx</w:t>
            </w:r>
            <w:proofErr w:type="spellEnd"/>
          </w:p>
        </w:tc>
      </w:tr>
      <w:tr w:rsidR="008346DA" w:rsidRPr="00824EAE" w14:paraId="301C5094" w14:textId="77777777" w:rsidTr="0011240E">
        <w:trPr>
          <w:cantSplit/>
          <w:trHeight w:val="1121"/>
        </w:trPr>
        <w:tc>
          <w:tcPr>
            <w:tcW w:w="5178" w:type="dxa"/>
          </w:tcPr>
          <w:p w14:paraId="6F051CD1" w14:textId="61EB0848" w:rsidR="008346DA" w:rsidRDefault="00592FD4" w:rsidP="008346DA">
            <w:pPr>
              <w:numPr>
                <w:ilvl w:val="0"/>
                <w:numId w:val="15"/>
              </w:numPr>
              <w:spacing w:after="0" w:line="240" w:lineRule="auto"/>
              <w:ind w:left="360"/>
              <w:contextualSpacing/>
              <w:jc w:val="left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</w:pPr>
            <w:r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  <w:t>Verificar</w:t>
            </w:r>
            <w:r w:rsidR="008346DA"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  <w:t>:</w:t>
            </w:r>
          </w:p>
          <w:p w14:paraId="322F6D0C" w14:textId="77777777" w:rsidR="008346DA" w:rsidRDefault="008346DA" w:rsidP="008346DA">
            <w:pPr>
              <w:spacing w:after="0" w:line="240" w:lineRule="auto"/>
              <w:ind w:left="360"/>
              <w:contextualSpacing/>
              <w:jc w:val="left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</w:pPr>
          </w:p>
          <w:p w14:paraId="63A4CC8F" w14:textId="10D181AD" w:rsidR="008346DA" w:rsidRDefault="00592FD4" w:rsidP="00B54932">
            <w:pPr>
              <w:spacing w:after="0" w:line="240" w:lineRule="auto"/>
              <w:ind w:left="360"/>
              <w:contextualSpacing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</w:pPr>
            <w:r>
              <w:rPr>
                <w:rFonts w:ascii="Alliance Platt Light" w:hAnsi="Alliance Platt Light" w:cs="Arial"/>
                <w:color w:val="auto"/>
              </w:rPr>
              <w:t>V</w:t>
            </w:r>
            <w:r w:rsidR="00102297">
              <w:rPr>
                <w:rFonts w:ascii="Alliance Platt Light" w:hAnsi="Alliance Platt Light" w:cs="Arial"/>
                <w:color w:val="auto"/>
              </w:rPr>
              <w:t>alidar</w:t>
            </w:r>
            <w:r>
              <w:rPr>
                <w:rFonts w:ascii="Alliance Platt Light" w:hAnsi="Alliance Platt Light" w:cs="Arial"/>
                <w:color w:val="auto"/>
              </w:rPr>
              <w:t xml:space="preserve"> que las comunicaciones se hayan enviado según lo planificado</w:t>
            </w:r>
          </w:p>
        </w:tc>
        <w:tc>
          <w:tcPr>
            <w:tcW w:w="1701" w:type="dxa"/>
          </w:tcPr>
          <w:p w14:paraId="4448716D" w14:textId="61DD0F8B" w:rsidR="008346DA" w:rsidRDefault="00592FD4" w:rsidP="00592FD4">
            <w:pPr>
              <w:tabs>
                <w:tab w:val="center" w:pos="4252"/>
                <w:tab w:val="right" w:pos="8504"/>
              </w:tabs>
              <w:spacing w:after="0" w:line="276" w:lineRule="auto"/>
              <w:jc w:val="center"/>
              <w:rPr>
                <w:rFonts w:ascii="Alliance Platt Light" w:eastAsia="Times New Roman" w:hAnsi="Alliance Platt Light" w:cs="Arial"/>
                <w:bCs/>
                <w:color w:val="auto"/>
                <w:sz w:val="20"/>
                <w:szCs w:val="20"/>
                <w:lang w:eastAsia="es-ES"/>
              </w:rPr>
            </w:pPr>
            <w:r w:rsidRPr="004C2EBA">
              <w:rPr>
                <w:rFonts w:ascii="Alliance Platt Light" w:hAnsi="Alliance Platt Light" w:cs="Arial"/>
                <w:color w:val="auto"/>
              </w:rPr>
              <w:t>Responsable de enviar la información</w:t>
            </w:r>
          </w:p>
        </w:tc>
        <w:tc>
          <w:tcPr>
            <w:tcW w:w="1626" w:type="dxa"/>
          </w:tcPr>
          <w:p w14:paraId="4B66EA6B" w14:textId="77777777" w:rsidR="005E2635" w:rsidRDefault="005E2635" w:rsidP="00592FD4">
            <w:pPr>
              <w:spacing w:after="0" w:line="276" w:lineRule="auto"/>
              <w:jc w:val="center"/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</w:pPr>
          </w:p>
          <w:p w14:paraId="614BDFBC" w14:textId="77777777" w:rsidR="005E2635" w:rsidRDefault="005E2635" w:rsidP="00592FD4">
            <w:pPr>
              <w:spacing w:after="0" w:line="276" w:lineRule="auto"/>
              <w:jc w:val="center"/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</w:pPr>
          </w:p>
          <w:p w14:paraId="2A343685" w14:textId="1D2785F8" w:rsidR="005E2635" w:rsidRDefault="00592FD4" w:rsidP="00592FD4">
            <w:pPr>
              <w:spacing w:after="0" w:line="276" w:lineRule="auto"/>
              <w:jc w:val="center"/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  <w:t>-</w:t>
            </w:r>
          </w:p>
        </w:tc>
      </w:tr>
      <w:tr w:rsidR="00993BB5" w:rsidRPr="00824EAE" w14:paraId="178FAE66" w14:textId="77777777" w:rsidTr="0011240E">
        <w:trPr>
          <w:cantSplit/>
          <w:trHeight w:val="1121"/>
        </w:trPr>
        <w:tc>
          <w:tcPr>
            <w:tcW w:w="5178" w:type="dxa"/>
          </w:tcPr>
          <w:p w14:paraId="2118692D" w14:textId="77777777" w:rsidR="00993BB5" w:rsidRDefault="00592FD4" w:rsidP="008346DA">
            <w:pPr>
              <w:numPr>
                <w:ilvl w:val="0"/>
                <w:numId w:val="15"/>
              </w:numPr>
              <w:spacing w:after="0" w:line="240" w:lineRule="auto"/>
              <w:ind w:left="360"/>
              <w:contextualSpacing/>
              <w:jc w:val="left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</w:pPr>
            <w:r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  <w:t>Actuar:</w:t>
            </w:r>
          </w:p>
          <w:p w14:paraId="2CD8DF27" w14:textId="77777777" w:rsidR="0020604B" w:rsidRDefault="0020604B" w:rsidP="0020604B">
            <w:pPr>
              <w:spacing w:after="0" w:line="240" w:lineRule="auto"/>
              <w:ind w:left="360"/>
              <w:contextualSpacing/>
              <w:jc w:val="left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</w:pPr>
          </w:p>
          <w:p w14:paraId="3EA9EFB5" w14:textId="0FE45FF1" w:rsidR="00FC2724" w:rsidRPr="008B538D" w:rsidRDefault="00FC2724" w:rsidP="00FC2724">
            <w:pPr>
              <w:spacing w:after="0" w:line="240" w:lineRule="auto"/>
              <w:ind w:left="360"/>
              <w:contextualSpacing/>
              <w:rPr>
                <w:rFonts w:ascii="Alliance Platt Light" w:hAnsi="Alliance Platt Light" w:cs="Arial"/>
                <w:color w:val="auto"/>
              </w:rPr>
            </w:pPr>
            <w:r>
              <w:rPr>
                <w:rFonts w:ascii="Alliance Platt Light" w:hAnsi="Alliance Platt Light" w:cs="Arial"/>
                <w:color w:val="auto"/>
              </w:rPr>
              <w:t>En caso de identificarse nuevas necesidades de comunicación, se debe actualizar la matriz de Comunicaciones.</w:t>
            </w:r>
          </w:p>
          <w:p w14:paraId="185DBE22" w14:textId="77777777" w:rsidR="00FC2724" w:rsidRDefault="00FC2724" w:rsidP="00FC2724">
            <w:pPr>
              <w:spacing w:after="0" w:line="240" w:lineRule="auto"/>
              <w:ind w:left="360"/>
              <w:contextualSpacing/>
              <w:jc w:val="left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</w:pPr>
          </w:p>
          <w:p w14:paraId="253EF814" w14:textId="5F53EDD9" w:rsidR="00592FD4" w:rsidRDefault="00592FD4" w:rsidP="00592FD4">
            <w:pPr>
              <w:spacing w:after="0" w:line="240" w:lineRule="auto"/>
              <w:ind w:left="360"/>
              <w:contextualSpacing/>
              <w:jc w:val="left"/>
              <w:rPr>
                <w:rFonts w:ascii="Alliance Platt Bold" w:eastAsia="Times New Roman" w:hAnsi="Alliance Platt Bold" w:cs="Times New Roman"/>
                <w:bCs/>
                <w:color w:val="auto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78DA62FE" w14:textId="77777777" w:rsidR="00FC2724" w:rsidRDefault="00FC2724" w:rsidP="00D71F91">
            <w:pPr>
              <w:tabs>
                <w:tab w:val="center" w:pos="4252"/>
                <w:tab w:val="right" w:pos="8504"/>
              </w:tabs>
              <w:spacing w:after="0" w:line="276" w:lineRule="auto"/>
              <w:jc w:val="center"/>
              <w:rPr>
                <w:rFonts w:ascii="Alliance Platt Light" w:hAnsi="Alliance Platt Light" w:cs="Arial"/>
                <w:color w:val="auto"/>
              </w:rPr>
            </w:pPr>
          </w:p>
          <w:p w14:paraId="7BBFD2D5" w14:textId="51385324" w:rsidR="00993BB5" w:rsidRDefault="00592FD4" w:rsidP="00D71F91">
            <w:pPr>
              <w:tabs>
                <w:tab w:val="center" w:pos="4252"/>
                <w:tab w:val="right" w:pos="8504"/>
              </w:tabs>
              <w:spacing w:after="0" w:line="276" w:lineRule="auto"/>
              <w:jc w:val="center"/>
              <w:rPr>
                <w:rFonts w:ascii="Alliance Platt Light" w:eastAsia="Times New Roman" w:hAnsi="Alliance Platt Light" w:cs="Arial"/>
                <w:bCs/>
                <w:color w:val="auto"/>
                <w:sz w:val="20"/>
                <w:szCs w:val="20"/>
                <w:lang w:eastAsia="es-ES"/>
              </w:rPr>
            </w:pPr>
            <w:r w:rsidRPr="004C2EBA">
              <w:rPr>
                <w:rFonts w:ascii="Alliance Platt Light" w:hAnsi="Alliance Platt Light" w:cs="Arial"/>
                <w:color w:val="auto"/>
              </w:rPr>
              <w:t>Responsable de enviar la información</w:t>
            </w:r>
          </w:p>
        </w:tc>
        <w:tc>
          <w:tcPr>
            <w:tcW w:w="1626" w:type="dxa"/>
          </w:tcPr>
          <w:p w14:paraId="1077710A" w14:textId="77777777" w:rsidR="00FC2724" w:rsidRDefault="00FC2724" w:rsidP="00592FD4">
            <w:pPr>
              <w:spacing w:after="0" w:line="276" w:lineRule="auto"/>
              <w:jc w:val="center"/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</w:pPr>
          </w:p>
          <w:p w14:paraId="4B27EFB9" w14:textId="77777777" w:rsidR="00FC2724" w:rsidRDefault="00FC2724" w:rsidP="00592FD4">
            <w:pPr>
              <w:spacing w:after="0" w:line="276" w:lineRule="auto"/>
              <w:jc w:val="center"/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</w:pPr>
          </w:p>
          <w:p w14:paraId="09081EBB" w14:textId="6D149F16" w:rsidR="00993BB5" w:rsidRDefault="00592FD4" w:rsidP="00592FD4">
            <w:pPr>
              <w:spacing w:after="0" w:line="276" w:lineRule="auto"/>
              <w:jc w:val="center"/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Alliance Platt Light" w:eastAsia="Times New Roman" w:hAnsi="Alliance Platt Light" w:cs="Times New Roman"/>
                <w:bCs/>
                <w:color w:val="auto"/>
                <w:sz w:val="20"/>
                <w:szCs w:val="20"/>
              </w:rPr>
              <w:t>-</w:t>
            </w:r>
          </w:p>
        </w:tc>
      </w:tr>
    </w:tbl>
    <w:p w14:paraId="16D6B9BC" w14:textId="77777777" w:rsidR="00392926" w:rsidRPr="00DE2680" w:rsidRDefault="00392926" w:rsidP="00793657">
      <w:pPr>
        <w:ind w:left="567"/>
        <w:rPr>
          <w:rFonts w:ascii="Alliance Platt Light" w:hAnsi="Alliance Platt Light"/>
        </w:rPr>
      </w:pPr>
    </w:p>
    <w:p w14:paraId="1E57659D" w14:textId="689CD753" w:rsidR="00B64F78" w:rsidRPr="00986866" w:rsidRDefault="00B64F78" w:rsidP="009B06D2">
      <w:pPr>
        <w:pStyle w:val="Ttulo10"/>
      </w:pPr>
      <w:bookmarkStart w:id="17" w:name="_Toc145551624"/>
      <w:r w:rsidRPr="00986866">
        <w:t>DOCUMENTACIÓN – ARCHIVO – CONSERVACIÓN</w:t>
      </w:r>
      <w:bookmarkEnd w:id="16"/>
      <w:bookmarkEnd w:id="17"/>
      <w:r w:rsidRPr="00986866">
        <w:t xml:space="preserve"> </w:t>
      </w:r>
    </w:p>
    <w:tbl>
      <w:tblPr>
        <w:tblW w:w="4625" w:type="pct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ook w:val="00A0" w:firstRow="1" w:lastRow="0" w:firstColumn="1" w:lastColumn="0" w:noHBand="0" w:noVBand="0"/>
      </w:tblPr>
      <w:tblGrid>
        <w:gridCol w:w="2354"/>
        <w:gridCol w:w="2434"/>
        <w:gridCol w:w="2012"/>
        <w:gridCol w:w="1266"/>
      </w:tblGrid>
      <w:tr w:rsidR="000B6CE1" w:rsidRPr="000B6CE1" w14:paraId="62814626" w14:textId="77777777" w:rsidTr="000B6CE1">
        <w:trPr>
          <w:trHeight w:val="137"/>
          <w:jc w:val="center"/>
        </w:trPr>
        <w:tc>
          <w:tcPr>
            <w:tcW w:w="145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19E1F661" w14:textId="768D6518" w:rsidR="00B64F78" w:rsidRPr="000B6CE1" w:rsidRDefault="00B64F78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auto"/>
              </w:rPr>
            </w:pPr>
            <w:r w:rsidRPr="000B6CE1">
              <w:rPr>
                <w:rFonts w:ascii="Alliance Platt Bold" w:hAnsi="Alliance Platt Bold" w:cs="Arial"/>
                <w:color w:val="auto"/>
              </w:rPr>
              <w:t>REGISTRO</w:t>
            </w:r>
          </w:p>
        </w:tc>
        <w:tc>
          <w:tcPr>
            <w:tcW w:w="1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0CB59F83" w14:textId="77777777" w:rsidR="00B64F78" w:rsidRPr="000B6CE1" w:rsidRDefault="00B64F78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auto"/>
              </w:rPr>
            </w:pPr>
            <w:r w:rsidRPr="000B6CE1">
              <w:rPr>
                <w:rFonts w:ascii="Alliance Platt Bold" w:hAnsi="Alliance Platt Bold" w:cs="Arial"/>
                <w:color w:val="auto"/>
              </w:rPr>
              <w:t>RESPONSABLE</w:t>
            </w:r>
          </w:p>
        </w:tc>
        <w:tc>
          <w:tcPr>
            <w:tcW w:w="124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2EB527E0" w14:textId="77777777" w:rsidR="00B64F78" w:rsidRPr="000B6CE1" w:rsidRDefault="00B64F78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auto"/>
              </w:rPr>
            </w:pPr>
            <w:r w:rsidRPr="000B6CE1">
              <w:rPr>
                <w:rFonts w:ascii="Alliance Platt Bold" w:hAnsi="Alliance Platt Bold" w:cs="Arial"/>
                <w:color w:val="auto"/>
              </w:rPr>
              <w:t>ARCHIVO</w:t>
            </w:r>
          </w:p>
        </w:tc>
        <w:tc>
          <w:tcPr>
            <w:tcW w:w="78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76C79A8F" w14:textId="77777777" w:rsidR="00B64F78" w:rsidRPr="000B6CE1" w:rsidRDefault="00B64F78" w:rsidP="00304AA7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auto"/>
              </w:rPr>
            </w:pPr>
            <w:r w:rsidRPr="000B6CE1">
              <w:rPr>
                <w:rFonts w:ascii="Alliance Platt Bold" w:hAnsi="Alliance Platt Bold" w:cs="Arial"/>
                <w:color w:val="auto"/>
              </w:rPr>
              <w:t>TIEMPO</w:t>
            </w:r>
          </w:p>
        </w:tc>
      </w:tr>
      <w:tr w:rsidR="000B6CE1" w:rsidRPr="000B6CE1" w14:paraId="30A3EC94" w14:textId="77777777" w:rsidTr="000B6CE1">
        <w:trPr>
          <w:trHeight w:val="183"/>
          <w:jc w:val="center"/>
        </w:trPr>
        <w:tc>
          <w:tcPr>
            <w:tcW w:w="145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46D16B8" w14:textId="7CE03376" w:rsidR="005C4CB4" w:rsidRPr="000B6CE1" w:rsidRDefault="000B6CE1" w:rsidP="00101868">
            <w:pPr>
              <w:pStyle w:val="Cuerpo01"/>
              <w:spacing w:after="0" w:line="240" w:lineRule="auto"/>
              <w:ind w:left="0"/>
              <w:jc w:val="left"/>
              <w:rPr>
                <w:rFonts w:ascii="Alliance Platt Light" w:hAnsi="Alliance Platt Light" w:cs="Arial"/>
                <w:sz w:val="20"/>
                <w:szCs w:val="20"/>
              </w:rPr>
            </w:pPr>
            <w:proofErr w:type="spellStart"/>
            <w:r>
              <w:rPr>
                <w:rFonts w:ascii="Alliance Platt Light" w:hAnsi="Alliance Platt Light" w:cs="Arial"/>
                <w:sz w:val="20"/>
                <w:szCs w:val="20"/>
              </w:rPr>
              <w:t>xxx-xxx-xxx</w:t>
            </w:r>
            <w:proofErr w:type="spellEnd"/>
            <w:r w:rsidR="004D4875" w:rsidRPr="000B6CE1">
              <w:rPr>
                <w:rFonts w:ascii="Alliance Platt Light" w:hAnsi="Alliance Platt Light" w:cs="Arial"/>
                <w:sz w:val="20"/>
                <w:szCs w:val="20"/>
              </w:rPr>
              <w:t>_ Matriz comunicaciones</w:t>
            </w:r>
          </w:p>
        </w:tc>
        <w:tc>
          <w:tcPr>
            <w:tcW w:w="150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80D4E70" w14:textId="7A56EC7C" w:rsidR="005C4CB4" w:rsidRPr="000B6CE1" w:rsidRDefault="00F55001" w:rsidP="005C4CB4">
            <w:pPr>
              <w:pStyle w:val="Cuerpo01"/>
              <w:spacing w:after="0" w:line="240" w:lineRule="auto"/>
              <w:ind w:left="0"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 w:rsidRPr="000B6CE1">
              <w:rPr>
                <w:rFonts w:ascii="Alliance Platt Light" w:hAnsi="Alliance Platt Light" w:cs="Arial"/>
                <w:sz w:val="20"/>
                <w:szCs w:val="20"/>
              </w:rPr>
              <w:t>Responsable del SG</w:t>
            </w:r>
            <w:r w:rsidR="0000168B">
              <w:rPr>
                <w:rFonts w:ascii="Alliance Platt Light" w:hAnsi="Alliance Platt Light" w:cs="Arial"/>
                <w:sz w:val="20"/>
                <w:szCs w:val="20"/>
              </w:rPr>
              <w:t>CN</w:t>
            </w:r>
          </w:p>
        </w:tc>
        <w:tc>
          <w:tcPr>
            <w:tcW w:w="124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186DE00" w14:textId="6093554B" w:rsidR="005C4CB4" w:rsidRPr="000B6CE1" w:rsidRDefault="00F55001" w:rsidP="005C4CB4">
            <w:pPr>
              <w:pStyle w:val="Cuerpo01"/>
              <w:spacing w:after="0" w:line="240" w:lineRule="auto"/>
              <w:ind w:left="0"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 w:rsidRPr="000B6CE1">
              <w:rPr>
                <w:rFonts w:ascii="Alliance Platt Light" w:hAnsi="Alliance Platt Light" w:cs="Arial"/>
                <w:sz w:val="20"/>
                <w:szCs w:val="20"/>
              </w:rPr>
              <w:t>Repositorio SGI</w:t>
            </w:r>
          </w:p>
        </w:tc>
        <w:tc>
          <w:tcPr>
            <w:tcW w:w="78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DFF927F" w14:textId="2AF8F684" w:rsidR="005C4CB4" w:rsidRPr="000B6CE1" w:rsidRDefault="005F382F" w:rsidP="005C4CB4">
            <w:pPr>
              <w:pStyle w:val="Cuerpo01"/>
              <w:spacing w:after="0" w:line="240" w:lineRule="auto"/>
              <w:ind w:left="0"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 w:rsidRPr="000B6CE1">
              <w:rPr>
                <w:rFonts w:ascii="Alliance Platt Light" w:hAnsi="Alliance Platt Light" w:cs="Arial"/>
                <w:sz w:val="20"/>
                <w:szCs w:val="20"/>
              </w:rPr>
              <w:t>10</w:t>
            </w:r>
            <w:r w:rsidR="00F55001" w:rsidRPr="000B6CE1">
              <w:rPr>
                <w:rFonts w:ascii="Alliance Platt Light" w:hAnsi="Alliance Platt Light" w:cs="Arial"/>
                <w:sz w:val="20"/>
                <w:szCs w:val="20"/>
              </w:rPr>
              <w:t xml:space="preserve"> años</w:t>
            </w:r>
          </w:p>
        </w:tc>
      </w:tr>
    </w:tbl>
    <w:p w14:paraId="1BB7A676" w14:textId="0DDB92BF" w:rsidR="00B64F78" w:rsidRPr="00986866" w:rsidRDefault="00B64F78" w:rsidP="009B06D2">
      <w:pPr>
        <w:pStyle w:val="Ttulo10"/>
      </w:pPr>
      <w:bookmarkStart w:id="18" w:name="_Toc461441564"/>
      <w:bookmarkStart w:id="19" w:name="_Toc145551625"/>
      <w:r w:rsidRPr="00986866">
        <w:t>DOCUMENTO</w:t>
      </w:r>
      <w:r w:rsidR="005C4CC4">
        <w:t>S</w:t>
      </w:r>
      <w:r w:rsidRPr="00986866">
        <w:t xml:space="preserve"> RELACIONADO</w:t>
      </w:r>
      <w:bookmarkEnd w:id="18"/>
      <w:r w:rsidR="005C4CC4">
        <w:t>S</w:t>
      </w:r>
      <w:bookmarkEnd w:id="19"/>
    </w:p>
    <w:p w14:paraId="6F79B549" w14:textId="31B7DE45" w:rsidR="00705A7C" w:rsidRPr="00DE2680" w:rsidRDefault="00F214DF" w:rsidP="00F55001">
      <w:pPr>
        <w:pStyle w:val="Prrafodelista"/>
        <w:numPr>
          <w:ilvl w:val="0"/>
          <w:numId w:val="13"/>
        </w:numPr>
        <w:rPr>
          <w:rFonts w:ascii="Alliance Platt Light" w:hAnsi="Alliance Platt Light" w:cs="Arial"/>
        </w:rPr>
      </w:pPr>
      <w:r w:rsidRPr="00DE2680">
        <w:rPr>
          <w:rFonts w:ascii="Alliance Platt Light" w:hAnsi="Alliance Platt Light" w:cs="Arial"/>
        </w:rPr>
        <w:t>N/A</w:t>
      </w:r>
    </w:p>
    <w:sectPr w:rsidR="00705A7C" w:rsidRPr="00DE2680" w:rsidSect="001F6A1B">
      <w:headerReference w:type="first" r:id="rId22"/>
      <w:footerReference w:type="first" r:id="rId23"/>
      <w:pgSz w:w="11906" w:h="16838"/>
      <w:pgMar w:top="1418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2DC89" w14:textId="77777777" w:rsidR="00FA7E76" w:rsidRDefault="00FA7E76" w:rsidP="00B64F78">
      <w:pPr>
        <w:spacing w:after="0" w:line="240" w:lineRule="auto"/>
      </w:pPr>
      <w:r>
        <w:separator/>
      </w:r>
    </w:p>
  </w:endnote>
  <w:endnote w:type="continuationSeparator" w:id="0">
    <w:p w14:paraId="4335464D" w14:textId="77777777" w:rsidR="00FA7E76" w:rsidRDefault="00FA7E76" w:rsidP="00B64F78">
      <w:pPr>
        <w:spacing w:after="0" w:line="240" w:lineRule="auto"/>
      </w:pPr>
      <w:r>
        <w:continuationSeparator/>
      </w:r>
    </w:p>
  </w:endnote>
  <w:endnote w:type="continuationNotice" w:id="1">
    <w:p w14:paraId="6413D78E" w14:textId="77777777" w:rsidR="00FA7E76" w:rsidRDefault="00FA7E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iance Platt Bold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lliance Platt Light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5EFB9" w14:textId="77777777" w:rsidR="001148C1" w:rsidRDefault="001148C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9745F" w14:textId="77777777" w:rsidR="001148C1" w:rsidRDefault="001148C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EB287" w14:textId="77777777" w:rsidR="001148C1" w:rsidRDefault="001148C1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E2457" w14:textId="4E5C9C28" w:rsidR="00E6080F" w:rsidRPr="0050097D" w:rsidRDefault="0050097D" w:rsidP="0050097D">
    <w:pPr>
      <w:pStyle w:val="Piedepgina"/>
      <w:pBdr>
        <w:top w:val="single" w:sz="4" w:space="0" w:color="7F7F7F" w:themeColor="text1" w:themeTint="80"/>
      </w:pBdr>
      <w:rPr>
        <w:rFonts w:ascii="Alliance Platt Light" w:hAnsi="Alliance Platt Light" w:cs="Arial"/>
        <w:sz w:val="18"/>
        <w:szCs w:val="18"/>
        <w:lang w:val="en-US"/>
      </w:rPr>
    </w:pPr>
    <w:r w:rsidRPr="00CA064E">
      <w:rPr>
        <w:rFonts w:ascii="Alliance Platt Light" w:hAnsi="Alliance Platt Light" w:cs="Arial"/>
        <w:sz w:val="18"/>
        <w:szCs w:val="18"/>
        <w:lang w:val="en-US"/>
      </w:rPr>
      <w:t>PRO-SGI-009</w:t>
    </w:r>
    <w:r w:rsidRPr="00CA064E">
      <w:rPr>
        <w:rFonts w:ascii="Alliance Platt Light" w:hAnsi="Alliance Platt Light" w:cs="Arial"/>
        <w:sz w:val="18"/>
        <w:szCs w:val="18"/>
      </w:rPr>
      <w:ptab w:relativeTo="margin" w:alignment="center" w:leader="none"/>
    </w:r>
    <w:r w:rsidRPr="00CA064E">
      <w:rPr>
        <w:rFonts w:ascii="Alliance Platt Light" w:hAnsi="Alliance Platt Light" w:cs="Arial"/>
        <w:sz w:val="18"/>
        <w:szCs w:val="18"/>
        <w:lang w:val="en-US"/>
      </w:rPr>
      <w:t>v</w:t>
    </w:r>
    <w:r w:rsidR="000865D2">
      <w:rPr>
        <w:rFonts w:ascii="Alliance Platt Light" w:hAnsi="Alliance Platt Light" w:cs="Arial"/>
        <w:sz w:val="18"/>
        <w:szCs w:val="18"/>
        <w:lang w:val="en-US"/>
      </w:rPr>
      <w:t>5</w:t>
    </w:r>
    <w:r w:rsidRPr="00CA064E">
      <w:rPr>
        <w:rFonts w:ascii="Alliance Platt Light" w:hAnsi="Alliance Platt Light" w:cs="Arial"/>
        <w:sz w:val="18"/>
        <w:szCs w:val="18"/>
        <w:lang w:val="en-US"/>
      </w:rPr>
      <w:t>.0</w:t>
    </w:r>
    <w:r w:rsidRPr="00CA064E">
      <w:rPr>
        <w:rFonts w:ascii="Alliance Platt Light" w:hAnsi="Alliance Platt Light" w:cs="Arial"/>
        <w:sz w:val="18"/>
        <w:szCs w:val="18"/>
      </w:rPr>
      <w:ptab w:relativeTo="margin" w:alignment="right" w:leader="none"/>
    </w:r>
    <w:r w:rsidR="00F86E33">
      <w:rPr>
        <w:rFonts w:ascii="Alliance Platt Light" w:hAnsi="Alliance Platt Light" w:cs="Arial"/>
        <w:sz w:val="18"/>
        <w:szCs w:val="18"/>
        <w:lang w:val="en-US"/>
      </w:rPr>
      <w:t>0</w:t>
    </w:r>
    <w:r w:rsidR="000865D2">
      <w:rPr>
        <w:rFonts w:ascii="Alliance Platt Light" w:hAnsi="Alliance Platt Light" w:cs="Arial"/>
        <w:sz w:val="18"/>
        <w:szCs w:val="18"/>
        <w:lang w:val="en-US"/>
      </w:rPr>
      <w:t>1</w:t>
    </w:r>
    <w:r w:rsidRPr="00CA064E">
      <w:rPr>
        <w:rFonts w:ascii="Alliance Platt Light" w:hAnsi="Alliance Platt Light" w:cs="Arial"/>
        <w:sz w:val="18"/>
        <w:szCs w:val="18"/>
        <w:lang w:val="en-US"/>
      </w:rPr>
      <w:t>/</w:t>
    </w:r>
    <w:r w:rsidR="000865D2">
      <w:rPr>
        <w:rFonts w:ascii="Alliance Platt Light" w:hAnsi="Alliance Platt Light" w:cs="Arial"/>
        <w:sz w:val="18"/>
        <w:szCs w:val="18"/>
        <w:lang w:val="en-US"/>
      </w:rPr>
      <w:t>12</w:t>
    </w:r>
    <w:r w:rsidRPr="00CA064E">
      <w:rPr>
        <w:rFonts w:ascii="Alliance Platt Light" w:hAnsi="Alliance Platt Light" w:cs="Arial"/>
        <w:sz w:val="18"/>
        <w:szCs w:val="18"/>
        <w:lang w:val="en-US"/>
      </w:rPr>
      <w:t>/202</w:t>
    </w:r>
    <w:r w:rsidR="000865D2">
      <w:rPr>
        <w:rFonts w:ascii="Alliance Platt Light" w:hAnsi="Alliance Platt Light" w:cs="Arial"/>
        <w:sz w:val="18"/>
        <w:szCs w:val="18"/>
        <w:lang w:val="en-US"/>
      </w:rPr>
      <w:t>5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A77DD" w14:textId="30BBEED7" w:rsidR="006415E6" w:rsidRPr="000B6CE1" w:rsidRDefault="006415E6" w:rsidP="000B6CE1">
    <w:pPr>
      <w:pStyle w:val="Piedepgin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88EEF" w14:textId="19D3C57B" w:rsidR="00E6080F" w:rsidRPr="001148C1" w:rsidRDefault="00E6080F" w:rsidP="001148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F44EC" w14:textId="77777777" w:rsidR="00FA7E76" w:rsidRDefault="00FA7E76" w:rsidP="00B64F78">
      <w:pPr>
        <w:spacing w:after="0" w:line="240" w:lineRule="auto"/>
      </w:pPr>
      <w:r>
        <w:separator/>
      </w:r>
    </w:p>
  </w:footnote>
  <w:footnote w:type="continuationSeparator" w:id="0">
    <w:p w14:paraId="70B1B033" w14:textId="77777777" w:rsidR="00FA7E76" w:rsidRDefault="00FA7E76" w:rsidP="00B64F78">
      <w:pPr>
        <w:spacing w:after="0" w:line="240" w:lineRule="auto"/>
      </w:pPr>
      <w:r>
        <w:continuationSeparator/>
      </w:r>
    </w:p>
  </w:footnote>
  <w:footnote w:type="continuationNotice" w:id="1">
    <w:p w14:paraId="7A34B58B" w14:textId="77777777" w:rsidR="00FA7E76" w:rsidRDefault="00FA7E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A5128" w14:textId="77777777" w:rsidR="001148C1" w:rsidRDefault="001148C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49FC2" w14:textId="77777777" w:rsidR="001148C1" w:rsidRDefault="001148C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7072B" w14:textId="77777777" w:rsidR="001148C1" w:rsidRDefault="001148C1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ook w:val="04A0" w:firstRow="1" w:lastRow="0" w:firstColumn="1" w:lastColumn="0" w:noHBand="0" w:noVBand="1"/>
    </w:tblPr>
    <w:tblGrid>
      <w:gridCol w:w="2522"/>
      <w:gridCol w:w="1621"/>
      <w:gridCol w:w="1402"/>
      <w:gridCol w:w="1538"/>
      <w:gridCol w:w="1411"/>
    </w:tblGrid>
    <w:tr w:rsidR="0050097D" w:rsidRPr="006A478C" w14:paraId="09B39F80" w14:textId="77777777" w:rsidTr="00581404">
      <w:trPr>
        <w:trHeight w:val="557"/>
        <w:jc w:val="center"/>
      </w:trPr>
      <w:tc>
        <w:tcPr>
          <w:tcW w:w="2522" w:type="dxa"/>
          <w:vMerge w:val="restart"/>
          <w:vAlign w:val="center"/>
        </w:tcPr>
        <w:p w14:paraId="5EDA4AF1" w14:textId="4FEBD973" w:rsidR="0050097D" w:rsidRPr="00CA064E" w:rsidRDefault="00A42216" w:rsidP="0050097D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157158">
            <w:rPr>
              <w:rFonts w:ascii="Arial" w:eastAsia="Calibri" w:hAnsi="Arial" w:cs="Arial"/>
              <w:noProof/>
              <w:color w:val="404040"/>
              <w:sz w:val="18"/>
              <w:szCs w:val="18"/>
            </w:rPr>
            <w:drawing>
              <wp:anchor distT="0" distB="0" distL="114300" distR="114300" simplePos="0" relativeHeight="251658242" behindDoc="1" locked="0" layoutInCell="1" allowOverlap="1" wp14:anchorId="2601FB8D" wp14:editId="6C13F65F">
                <wp:simplePos x="0" y="0"/>
                <wp:positionH relativeFrom="column">
                  <wp:posOffset>-220345</wp:posOffset>
                </wp:positionH>
                <wp:positionV relativeFrom="paragraph">
                  <wp:posOffset>-99060</wp:posOffset>
                </wp:positionV>
                <wp:extent cx="1928495" cy="866775"/>
                <wp:effectExtent l="0" t="0" r="0" b="9525"/>
                <wp:wrapNone/>
                <wp:docPr id="1014816024" name="Imagen 1014816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15771748" name="Imagen 111577174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8495" cy="866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sdt>
        <w:sdtPr>
          <w:rPr>
            <w:rFonts w:ascii="Alliance Platt Light" w:hAnsi="Alliance Platt Light" w:cs="Arial"/>
            <w:sz w:val="16"/>
            <w:szCs w:val="16"/>
          </w:rPr>
          <w:alias w:val="Título"/>
          <w:tag w:val=""/>
          <w:id w:val="-1853484878"/>
          <w:placeholder>
            <w:docPart w:val="5ED866C9DC174731B1A95A6D50CAFD5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3023" w:type="dxa"/>
              <w:gridSpan w:val="2"/>
              <w:vAlign w:val="center"/>
            </w:tcPr>
            <w:p w14:paraId="7779F6D5" w14:textId="77777777" w:rsidR="0050097D" w:rsidRPr="00CA064E" w:rsidRDefault="0050097D" w:rsidP="0050097D">
              <w:pPr>
                <w:jc w:val="center"/>
                <w:rPr>
                  <w:rFonts w:ascii="Alliance Platt Light" w:hAnsi="Alliance Platt Light" w:cs="Arial"/>
                  <w:sz w:val="16"/>
                  <w:szCs w:val="16"/>
                </w:rPr>
              </w:pPr>
              <w:r>
                <w:rPr>
                  <w:rFonts w:ascii="Alliance Platt Light" w:hAnsi="Alliance Platt Light" w:cs="Arial"/>
                  <w:sz w:val="16"/>
                  <w:szCs w:val="16"/>
                </w:rPr>
                <w:t>GESTION DE LAS COMUNICACIONES</w:t>
              </w:r>
            </w:p>
          </w:tc>
        </w:sdtContent>
      </w:sdt>
      <w:tc>
        <w:tcPr>
          <w:tcW w:w="2949" w:type="dxa"/>
          <w:gridSpan w:val="2"/>
          <w:vAlign w:val="center"/>
        </w:tcPr>
        <w:p w14:paraId="1CFF502D" w14:textId="77777777" w:rsidR="0050097D" w:rsidRPr="00CA064E" w:rsidRDefault="0050097D" w:rsidP="0050097D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CA064E">
            <w:rPr>
              <w:rFonts w:ascii="Alliance Platt Light" w:hAnsi="Alliance Platt Light" w:cs="Arial"/>
              <w:sz w:val="16"/>
              <w:szCs w:val="16"/>
              <w:lang w:val="en-US"/>
            </w:rPr>
            <w:t>PRO-SGI-009</w:t>
          </w:r>
        </w:p>
      </w:tc>
    </w:tr>
    <w:tr w:rsidR="0050097D" w:rsidRPr="006A478C" w14:paraId="728E632A" w14:textId="77777777" w:rsidTr="00581404">
      <w:trPr>
        <w:trHeight w:val="320"/>
        <w:jc w:val="center"/>
      </w:trPr>
      <w:tc>
        <w:tcPr>
          <w:tcW w:w="2522" w:type="dxa"/>
          <w:vMerge/>
        </w:tcPr>
        <w:p w14:paraId="4AFA9A1C" w14:textId="77777777" w:rsidR="0050097D" w:rsidRPr="00CA064E" w:rsidRDefault="0050097D" w:rsidP="0050097D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tc>
        <w:tcPr>
          <w:tcW w:w="1621" w:type="dxa"/>
          <w:vAlign w:val="center"/>
        </w:tcPr>
        <w:p w14:paraId="0AF70F3F" w14:textId="77777777" w:rsidR="0050097D" w:rsidRPr="00CA064E" w:rsidRDefault="0050097D" w:rsidP="0050097D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CA064E">
            <w:rPr>
              <w:rFonts w:ascii="Alliance Platt Light" w:hAnsi="Alliance Platt Light" w:cs="Arial"/>
              <w:sz w:val="16"/>
              <w:szCs w:val="16"/>
            </w:rPr>
            <w:t>Clasificación:</w:t>
          </w:r>
        </w:p>
      </w:tc>
      <w:tc>
        <w:tcPr>
          <w:tcW w:w="1402" w:type="dxa"/>
          <w:vAlign w:val="center"/>
        </w:tcPr>
        <w:p w14:paraId="4310AD04" w14:textId="77777777" w:rsidR="0050097D" w:rsidRPr="00CA064E" w:rsidRDefault="0050097D" w:rsidP="0050097D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CA064E">
            <w:rPr>
              <w:rFonts w:ascii="Alliance Platt Light" w:hAnsi="Alliance Platt Light" w:cs="Arial"/>
              <w:sz w:val="16"/>
              <w:szCs w:val="16"/>
            </w:rPr>
            <w:t>Uso Interno</w:t>
          </w:r>
        </w:p>
      </w:tc>
      <w:tc>
        <w:tcPr>
          <w:tcW w:w="1538" w:type="dxa"/>
          <w:vAlign w:val="center"/>
        </w:tcPr>
        <w:p w14:paraId="71CA5714" w14:textId="77777777" w:rsidR="0050097D" w:rsidRPr="00CA064E" w:rsidRDefault="0050097D" w:rsidP="0050097D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CA064E">
            <w:rPr>
              <w:rFonts w:ascii="Alliance Platt Light" w:hAnsi="Alliance Platt Light" w:cs="Arial"/>
              <w:sz w:val="16"/>
              <w:szCs w:val="16"/>
            </w:rPr>
            <w:t>Aprobación del documento:</w:t>
          </w:r>
        </w:p>
      </w:tc>
      <w:tc>
        <w:tcPr>
          <w:tcW w:w="1411" w:type="dxa"/>
          <w:vAlign w:val="center"/>
        </w:tcPr>
        <w:p w14:paraId="7A7B984B" w14:textId="5A31D54B" w:rsidR="0050097D" w:rsidRPr="00CA064E" w:rsidRDefault="00933DA5" w:rsidP="0050097D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0</w:t>
          </w:r>
          <w:r w:rsidR="00392926">
            <w:rPr>
              <w:rFonts w:ascii="Alliance Platt Light" w:hAnsi="Alliance Platt Light" w:cs="Arial"/>
              <w:sz w:val="16"/>
              <w:szCs w:val="16"/>
            </w:rPr>
            <w:t>1</w:t>
          </w:r>
          <w:r w:rsidR="0050097D" w:rsidRPr="00CA064E">
            <w:rPr>
              <w:rFonts w:ascii="Alliance Platt Light" w:hAnsi="Alliance Platt Light" w:cs="Arial"/>
              <w:sz w:val="16"/>
              <w:szCs w:val="16"/>
            </w:rPr>
            <w:t>/</w:t>
          </w:r>
          <w:r w:rsidR="00392926">
            <w:rPr>
              <w:rFonts w:ascii="Alliance Platt Light" w:hAnsi="Alliance Platt Light" w:cs="Arial"/>
              <w:sz w:val="16"/>
              <w:szCs w:val="16"/>
            </w:rPr>
            <w:t>12</w:t>
          </w:r>
          <w:r w:rsidR="0050097D" w:rsidRPr="00CA064E">
            <w:rPr>
              <w:rFonts w:ascii="Alliance Platt Light" w:hAnsi="Alliance Platt Light" w:cs="Arial"/>
              <w:sz w:val="16"/>
              <w:szCs w:val="16"/>
            </w:rPr>
            <w:t>/202</w:t>
          </w:r>
          <w:r w:rsidR="00392926">
            <w:rPr>
              <w:rFonts w:ascii="Alliance Platt Light" w:hAnsi="Alliance Platt Light" w:cs="Arial"/>
              <w:sz w:val="16"/>
              <w:szCs w:val="16"/>
            </w:rPr>
            <w:t>5</w:t>
          </w:r>
        </w:p>
      </w:tc>
    </w:tr>
    <w:tr w:rsidR="0050097D" w:rsidRPr="006A478C" w14:paraId="5A0D3722" w14:textId="77777777" w:rsidTr="00581404">
      <w:trPr>
        <w:trHeight w:val="298"/>
        <w:jc w:val="center"/>
      </w:trPr>
      <w:tc>
        <w:tcPr>
          <w:tcW w:w="2522" w:type="dxa"/>
          <w:vMerge/>
        </w:tcPr>
        <w:p w14:paraId="5B7F2E14" w14:textId="77777777" w:rsidR="0050097D" w:rsidRPr="00CA064E" w:rsidRDefault="0050097D" w:rsidP="0050097D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tc>
        <w:tcPr>
          <w:tcW w:w="5972" w:type="dxa"/>
          <w:gridSpan w:val="4"/>
          <w:vAlign w:val="center"/>
        </w:tcPr>
        <w:p w14:paraId="39179DCB" w14:textId="77777777" w:rsidR="0050097D" w:rsidRPr="00CA064E" w:rsidRDefault="0050097D" w:rsidP="0050097D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CA064E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Página </w:t>
          </w:r>
          <w:r w:rsidRPr="00CA064E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CA064E">
            <w:rPr>
              <w:rFonts w:ascii="Alliance Platt Light" w:hAnsi="Alliance Platt Light" w:cs="Arial"/>
              <w:sz w:val="16"/>
              <w:szCs w:val="16"/>
            </w:rPr>
            <w:instrText>PAGE  \* Arabic  \* MERGEFORMAT</w:instrText>
          </w:r>
          <w:r w:rsidRPr="00CA064E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CA064E">
            <w:rPr>
              <w:rFonts w:ascii="Alliance Platt Light" w:hAnsi="Alliance Platt Light" w:cs="Arial"/>
              <w:sz w:val="16"/>
              <w:szCs w:val="16"/>
            </w:rPr>
            <w:t>4</w:t>
          </w:r>
          <w:r w:rsidRPr="00CA064E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  <w:r w:rsidRPr="00CA064E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 de </w:t>
          </w:r>
          <w:r w:rsidRPr="00CA064E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CA064E">
            <w:rPr>
              <w:rFonts w:ascii="Alliance Platt Light" w:hAnsi="Alliance Platt Light" w:cs="Arial"/>
              <w:sz w:val="16"/>
              <w:szCs w:val="16"/>
            </w:rPr>
            <w:instrText>NUMPAGES  \* Arabic  \* MERGEFORMAT</w:instrText>
          </w:r>
          <w:r w:rsidRPr="00CA064E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CA064E">
            <w:rPr>
              <w:rFonts w:ascii="Alliance Platt Light" w:hAnsi="Alliance Platt Light" w:cs="Arial"/>
              <w:sz w:val="16"/>
              <w:szCs w:val="16"/>
            </w:rPr>
            <w:t>9</w:t>
          </w:r>
          <w:r w:rsidRPr="00CA064E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</w:p>
      </w:tc>
    </w:tr>
  </w:tbl>
  <w:p w14:paraId="11920087" w14:textId="77777777" w:rsidR="00E6080F" w:rsidRPr="00B64F78" w:rsidRDefault="00E6080F" w:rsidP="00B64F78">
    <w:pPr>
      <w:pStyle w:val="Encabezad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1C278" w14:textId="765DFDB4" w:rsidR="006415E6" w:rsidRDefault="006415E6">
    <w:pPr>
      <w:pStyle w:val="Encabezad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B1604" w14:textId="29B7BD4D" w:rsidR="00E6080F" w:rsidRDefault="00E6080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D602A"/>
    <w:multiLevelType w:val="hybridMultilevel"/>
    <w:tmpl w:val="DEBC8BF4"/>
    <w:lvl w:ilvl="0" w:tplc="9BBCE2C4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4F525D2"/>
    <w:multiLevelType w:val="hybridMultilevel"/>
    <w:tmpl w:val="665EB40E"/>
    <w:lvl w:ilvl="0" w:tplc="F7EE21D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1BCCB9AE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color w:val="3264F9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66D13F0"/>
    <w:multiLevelType w:val="hybridMultilevel"/>
    <w:tmpl w:val="D6BEAE28"/>
    <w:lvl w:ilvl="0" w:tplc="9FCA89D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C03C40AE">
      <w:start w:val="5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2" w:tplc="28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0054670"/>
    <w:multiLevelType w:val="hybridMultilevel"/>
    <w:tmpl w:val="55229304"/>
    <w:lvl w:ilvl="0" w:tplc="6C0A1DE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>
      <w:start w:val="5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A9C15CA"/>
    <w:multiLevelType w:val="hybridMultilevel"/>
    <w:tmpl w:val="B634561A"/>
    <w:lvl w:ilvl="0" w:tplc="246EFF26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  <w:color w:val="0062B8"/>
      </w:rPr>
    </w:lvl>
    <w:lvl w:ilvl="1" w:tplc="9396652C">
      <w:start w:val="1"/>
      <w:numFmt w:val="bullet"/>
      <w:lvlText w:val=""/>
      <w:lvlJc w:val="left"/>
      <w:pPr>
        <w:ind w:left="3283" w:hanging="360"/>
      </w:pPr>
      <w:rPr>
        <w:rFonts w:ascii="Wingdings" w:hAnsi="Wingdings" w:hint="default"/>
        <w:color w:val="auto"/>
      </w:rPr>
    </w:lvl>
    <w:lvl w:ilvl="2" w:tplc="280A0005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5" w15:restartNumberingAfterBreak="0">
    <w:nsid w:val="519B733A"/>
    <w:multiLevelType w:val="hybridMultilevel"/>
    <w:tmpl w:val="3C82C59A"/>
    <w:lvl w:ilvl="0" w:tplc="5C468132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5302A9"/>
    <w:multiLevelType w:val="hybridMultilevel"/>
    <w:tmpl w:val="E6B2D44A"/>
    <w:lvl w:ilvl="0" w:tplc="A29A8984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C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2841E89"/>
    <w:multiLevelType w:val="multilevel"/>
    <w:tmpl w:val="0DD85F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404040" w:themeColor="text1" w:themeTint="BF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404040" w:themeColor="text1" w:themeTint="BF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404040" w:themeColor="text1" w:themeTint="BF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color w:val="404040" w:themeColor="text1" w:themeTint="BF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404040" w:themeColor="text1" w:themeTint="BF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color w:val="404040" w:themeColor="text1" w:themeTint="BF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404040" w:themeColor="text1" w:themeTint="BF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404040" w:themeColor="text1" w:themeTint="BF"/>
      </w:rPr>
    </w:lvl>
  </w:abstractNum>
  <w:abstractNum w:abstractNumId="8" w15:restartNumberingAfterBreak="0">
    <w:nsid w:val="63545785"/>
    <w:multiLevelType w:val="hybridMultilevel"/>
    <w:tmpl w:val="A11631DA"/>
    <w:lvl w:ilvl="0" w:tplc="280A0001">
      <w:start w:val="1"/>
      <w:numFmt w:val="bullet"/>
      <w:lvlText w:val=""/>
      <w:lvlJc w:val="left"/>
      <w:pPr>
        <w:ind w:left="108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9" w15:restartNumberingAfterBreak="0">
    <w:nsid w:val="672E15B3"/>
    <w:multiLevelType w:val="hybridMultilevel"/>
    <w:tmpl w:val="6846E104"/>
    <w:lvl w:ilvl="0" w:tplc="FFFFFFFF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3264F9"/>
      </w:rPr>
    </w:lvl>
    <w:lvl w:ilvl="1" w:tplc="1BCCB9AE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color w:val="3264F9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FC40ABA"/>
    <w:multiLevelType w:val="multilevel"/>
    <w:tmpl w:val="E1C628A8"/>
    <w:lvl w:ilvl="0">
      <w:start w:val="1"/>
      <w:numFmt w:val="upperRoman"/>
      <w:pStyle w:val="Ttulo10"/>
      <w:lvlText w:val="%1."/>
      <w:lvlJc w:val="left"/>
      <w:pPr>
        <w:ind w:left="567" w:hanging="567"/>
      </w:pPr>
      <w:rPr>
        <w:rFonts w:ascii="Alliance Platt Bold" w:hAnsi="Alliance Platt Bold" w:cs="Arial" w:hint="default"/>
        <w:color w:val="auto"/>
        <w:sz w:val="22"/>
        <w:szCs w:val="22"/>
      </w:rPr>
    </w:lvl>
    <w:lvl w:ilvl="1">
      <w:start w:val="1"/>
      <w:numFmt w:val="decimal"/>
      <w:pStyle w:val="Ttulo2"/>
      <w:lvlText w:val="%2."/>
      <w:lvlJc w:val="left"/>
      <w:pPr>
        <w:ind w:left="1021" w:hanging="454"/>
      </w:pPr>
      <w:rPr>
        <w:rFonts w:ascii="Alliance Platt Bold" w:hAnsi="Alliance Platt Bold" w:cs="Arial" w:hint="default"/>
        <w:color w:val="auto"/>
        <w:sz w:val="22"/>
        <w:szCs w:val="12"/>
      </w:rPr>
    </w:lvl>
    <w:lvl w:ilvl="2">
      <w:start w:val="1"/>
      <w:numFmt w:val="decimal"/>
      <w:pStyle w:val="Ttulo3"/>
      <w:lvlText w:val="%2.%3."/>
      <w:lvlJc w:val="left"/>
      <w:pPr>
        <w:ind w:left="1701" w:hanging="624"/>
      </w:pPr>
      <w:rPr>
        <w:rFonts w:ascii="Arial" w:hAnsi="Arial" w:cs="Arial" w:hint="default"/>
        <w:color w:val="3264F9"/>
        <w:sz w:val="22"/>
        <w:szCs w:val="16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4216D2C"/>
    <w:multiLevelType w:val="hybridMultilevel"/>
    <w:tmpl w:val="F79CD768"/>
    <w:lvl w:ilvl="0" w:tplc="1BCCB9A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61A2091"/>
    <w:multiLevelType w:val="multilevel"/>
    <w:tmpl w:val="2AE2976A"/>
    <w:lvl w:ilvl="0">
      <w:start w:val="1"/>
      <w:numFmt w:val="decimal"/>
      <w:pStyle w:val="Ttulo20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Estilo3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3" w15:restartNumberingAfterBreak="0">
    <w:nsid w:val="76544701"/>
    <w:multiLevelType w:val="hybridMultilevel"/>
    <w:tmpl w:val="81B47A1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F71D38"/>
    <w:multiLevelType w:val="hybridMultilevel"/>
    <w:tmpl w:val="3B3CCF04"/>
    <w:lvl w:ilvl="0" w:tplc="280A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5" w15:restartNumberingAfterBreak="0">
    <w:nsid w:val="7F8B5A8F"/>
    <w:multiLevelType w:val="hybridMultilevel"/>
    <w:tmpl w:val="A4561AE6"/>
    <w:lvl w:ilvl="0" w:tplc="246EFF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0062B8"/>
      </w:rPr>
    </w:lvl>
    <w:lvl w:ilvl="1" w:tplc="2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015377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0855350">
    <w:abstractNumId w:val="6"/>
  </w:num>
  <w:num w:numId="3" w16cid:durableId="1788550207">
    <w:abstractNumId w:val="2"/>
  </w:num>
  <w:num w:numId="4" w16cid:durableId="86581959">
    <w:abstractNumId w:val="4"/>
  </w:num>
  <w:num w:numId="5" w16cid:durableId="5327707">
    <w:abstractNumId w:val="0"/>
  </w:num>
  <w:num w:numId="6" w16cid:durableId="55053021">
    <w:abstractNumId w:val="3"/>
  </w:num>
  <w:num w:numId="7" w16cid:durableId="1287547884">
    <w:abstractNumId w:val="5"/>
  </w:num>
  <w:num w:numId="8" w16cid:durableId="313875533">
    <w:abstractNumId w:val="12"/>
  </w:num>
  <w:num w:numId="9" w16cid:durableId="2130120105">
    <w:abstractNumId w:val="5"/>
  </w:num>
  <w:num w:numId="10" w16cid:durableId="136191321">
    <w:abstractNumId w:val="1"/>
  </w:num>
  <w:num w:numId="11" w16cid:durableId="419058814">
    <w:abstractNumId w:val="9"/>
  </w:num>
  <w:num w:numId="12" w16cid:durableId="943028715">
    <w:abstractNumId w:val="13"/>
  </w:num>
  <w:num w:numId="13" w16cid:durableId="1985505603">
    <w:abstractNumId w:val="15"/>
  </w:num>
  <w:num w:numId="14" w16cid:durableId="806506834">
    <w:abstractNumId w:val="11"/>
  </w:num>
  <w:num w:numId="15" w16cid:durableId="389305608">
    <w:abstractNumId w:val="7"/>
  </w:num>
  <w:num w:numId="16" w16cid:durableId="171648822">
    <w:abstractNumId w:val="14"/>
  </w:num>
  <w:num w:numId="17" w16cid:durableId="12924383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1BBF"/>
    <w:rsid w:val="0000168B"/>
    <w:rsid w:val="00013A02"/>
    <w:rsid w:val="00013FEB"/>
    <w:rsid w:val="00020F60"/>
    <w:rsid w:val="000211B4"/>
    <w:rsid w:val="000234DA"/>
    <w:rsid w:val="0002380A"/>
    <w:rsid w:val="0002445A"/>
    <w:rsid w:val="00030F1E"/>
    <w:rsid w:val="00037515"/>
    <w:rsid w:val="00041806"/>
    <w:rsid w:val="0004678F"/>
    <w:rsid w:val="00046D1C"/>
    <w:rsid w:val="000513B7"/>
    <w:rsid w:val="0005213A"/>
    <w:rsid w:val="00053016"/>
    <w:rsid w:val="00057737"/>
    <w:rsid w:val="00062E18"/>
    <w:rsid w:val="000718FC"/>
    <w:rsid w:val="00081C40"/>
    <w:rsid w:val="00083848"/>
    <w:rsid w:val="000863BA"/>
    <w:rsid w:val="000865D2"/>
    <w:rsid w:val="000870EB"/>
    <w:rsid w:val="0009135E"/>
    <w:rsid w:val="000B6CE1"/>
    <w:rsid w:val="000C18BA"/>
    <w:rsid w:val="000E1D6E"/>
    <w:rsid w:val="001009B6"/>
    <w:rsid w:val="00101868"/>
    <w:rsid w:val="00102297"/>
    <w:rsid w:val="001027AA"/>
    <w:rsid w:val="00104B06"/>
    <w:rsid w:val="00106017"/>
    <w:rsid w:val="00107C5F"/>
    <w:rsid w:val="0011240E"/>
    <w:rsid w:val="00112448"/>
    <w:rsid w:val="001148C1"/>
    <w:rsid w:val="001168D1"/>
    <w:rsid w:val="00123037"/>
    <w:rsid w:val="00130D45"/>
    <w:rsid w:val="00133771"/>
    <w:rsid w:val="00135BE2"/>
    <w:rsid w:val="00137415"/>
    <w:rsid w:val="00155789"/>
    <w:rsid w:val="001568D9"/>
    <w:rsid w:val="00157C80"/>
    <w:rsid w:val="001666C5"/>
    <w:rsid w:val="001732E7"/>
    <w:rsid w:val="00175F36"/>
    <w:rsid w:val="0017793E"/>
    <w:rsid w:val="001902F6"/>
    <w:rsid w:val="00197DD5"/>
    <w:rsid w:val="001A64D8"/>
    <w:rsid w:val="001A673E"/>
    <w:rsid w:val="001B1E13"/>
    <w:rsid w:val="001C0BBB"/>
    <w:rsid w:val="001C10A5"/>
    <w:rsid w:val="001C23CD"/>
    <w:rsid w:val="001D5349"/>
    <w:rsid w:val="001E192B"/>
    <w:rsid w:val="001F2407"/>
    <w:rsid w:val="001F58BF"/>
    <w:rsid w:val="001F6A1B"/>
    <w:rsid w:val="0020604B"/>
    <w:rsid w:val="00212F19"/>
    <w:rsid w:val="00220667"/>
    <w:rsid w:val="00227A71"/>
    <w:rsid w:val="0023544B"/>
    <w:rsid w:val="00242EEF"/>
    <w:rsid w:val="00243642"/>
    <w:rsid w:val="00254ACA"/>
    <w:rsid w:val="00255881"/>
    <w:rsid w:val="0026737D"/>
    <w:rsid w:val="00282845"/>
    <w:rsid w:val="002848CF"/>
    <w:rsid w:val="00290031"/>
    <w:rsid w:val="0029795B"/>
    <w:rsid w:val="002A1E17"/>
    <w:rsid w:val="002A60CF"/>
    <w:rsid w:val="002A6B4D"/>
    <w:rsid w:val="002B1B0A"/>
    <w:rsid w:val="002B2AD6"/>
    <w:rsid w:val="002B4F30"/>
    <w:rsid w:val="002B6509"/>
    <w:rsid w:val="002E3B36"/>
    <w:rsid w:val="002F3779"/>
    <w:rsid w:val="00301FE0"/>
    <w:rsid w:val="00302E58"/>
    <w:rsid w:val="00304AA7"/>
    <w:rsid w:val="0032404C"/>
    <w:rsid w:val="00324B4C"/>
    <w:rsid w:val="003300FB"/>
    <w:rsid w:val="00333529"/>
    <w:rsid w:val="003421E6"/>
    <w:rsid w:val="00351100"/>
    <w:rsid w:val="0035517F"/>
    <w:rsid w:val="00364765"/>
    <w:rsid w:val="00370933"/>
    <w:rsid w:val="00370A4F"/>
    <w:rsid w:val="00373AFC"/>
    <w:rsid w:val="003768CC"/>
    <w:rsid w:val="00386649"/>
    <w:rsid w:val="00392748"/>
    <w:rsid w:val="00392926"/>
    <w:rsid w:val="0039314F"/>
    <w:rsid w:val="003B5207"/>
    <w:rsid w:val="003B708C"/>
    <w:rsid w:val="003C2906"/>
    <w:rsid w:val="003E0F05"/>
    <w:rsid w:val="003F07C5"/>
    <w:rsid w:val="004026CA"/>
    <w:rsid w:val="00404284"/>
    <w:rsid w:val="00411300"/>
    <w:rsid w:val="004142BF"/>
    <w:rsid w:val="0041657E"/>
    <w:rsid w:val="00416EC7"/>
    <w:rsid w:val="0042030B"/>
    <w:rsid w:val="00421F80"/>
    <w:rsid w:val="0043124B"/>
    <w:rsid w:val="00436089"/>
    <w:rsid w:val="00441E0F"/>
    <w:rsid w:val="004514E0"/>
    <w:rsid w:val="00455FAB"/>
    <w:rsid w:val="00476727"/>
    <w:rsid w:val="004829AA"/>
    <w:rsid w:val="004874F8"/>
    <w:rsid w:val="004920B3"/>
    <w:rsid w:val="0049368B"/>
    <w:rsid w:val="0049380C"/>
    <w:rsid w:val="00495BD6"/>
    <w:rsid w:val="004A09A5"/>
    <w:rsid w:val="004A2A2D"/>
    <w:rsid w:val="004A5426"/>
    <w:rsid w:val="004B5B45"/>
    <w:rsid w:val="004B7B11"/>
    <w:rsid w:val="004C0172"/>
    <w:rsid w:val="004C2EBA"/>
    <w:rsid w:val="004D3F63"/>
    <w:rsid w:val="004D4875"/>
    <w:rsid w:val="004D680C"/>
    <w:rsid w:val="004E57C9"/>
    <w:rsid w:val="0050097D"/>
    <w:rsid w:val="00504E4B"/>
    <w:rsid w:val="005051CF"/>
    <w:rsid w:val="00512830"/>
    <w:rsid w:val="005142FC"/>
    <w:rsid w:val="0052155A"/>
    <w:rsid w:val="00533507"/>
    <w:rsid w:val="00543EA5"/>
    <w:rsid w:val="00544750"/>
    <w:rsid w:val="00545D3A"/>
    <w:rsid w:val="00547DA7"/>
    <w:rsid w:val="00561B10"/>
    <w:rsid w:val="00562B68"/>
    <w:rsid w:val="00562D35"/>
    <w:rsid w:val="00566695"/>
    <w:rsid w:val="00573AA6"/>
    <w:rsid w:val="005751E8"/>
    <w:rsid w:val="00581404"/>
    <w:rsid w:val="00587ED9"/>
    <w:rsid w:val="005926A7"/>
    <w:rsid w:val="00592FD4"/>
    <w:rsid w:val="005A6634"/>
    <w:rsid w:val="005A6F67"/>
    <w:rsid w:val="005B4D8A"/>
    <w:rsid w:val="005C4CB4"/>
    <w:rsid w:val="005C4CC4"/>
    <w:rsid w:val="005D0BC8"/>
    <w:rsid w:val="005D237A"/>
    <w:rsid w:val="005D3297"/>
    <w:rsid w:val="005D37B9"/>
    <w:rsid w:val="005E2635"/>
    <w:rsid w:val="005E2685"/>
    <w:rsid w:val="005E311E"/>
    <w:rsid w:val="005E479F"/>
    <w:rsid w:val="005E66D4"/>
    <w:rsid w:val="005F2762"/>
    <w:rsid w:val="005F382F"/>
    <w:rsid w:val="005F383A"/>
    <w:rsid w:val="005F5041"/>
    <w:rsid w:val="00601603"/>
    <w:rsid w:val="006213EB"/>
    <w:rsid w:val="0064052F"/>
    <w:rsid w:val="006415E6"/>
    <w:rsid w:val="006415FE"/>
    <w:rsid w:val="006423FE"/>
    <w:rsid w:val="00646944"/>
    <w:rsid w:val="006523BC"/>
    <w:rsid w:val="00655018"/>
    <w:rsid w:val="00661CA4"/>
    <w:rsid w:val="00662FBE"/>
    <w:rsid w:val="00676B77"/>
    <w:rsid w:val="006803E9"/>
    <w:rsid w:val="00680793"/>
    <w:rsid w:val="006827BF"/>
    <w:rsid w:val="00686BBE"/>
    <w:rsid w:val="006A478C"/>
    <w:rsid w:val="006C3C91"/>
    <w:rsid w:val="006E2301"/>
    <w:rsid w:val="007005B3"/>
    <w:rsid w:val="0070334F"/>
    <w:rsid w:val="00705A7C"/>
    <w:rsid w:val="00706A3F"/>
    <w:rsid w:val="0070775C"/>
    <w:rsid w:val="00711B6E"/>
    <w:rsid w:val="0071233C"/>
    <w:rsid w:val="00717785"/>
    <w:rsid w:val="00727A82"/>
    <w:rsid w:val="00745AA6"/>
    <w:rsid w:val="00757698"/>
    <w:rsid w:val="007729A3"/>
    <w:rsid w:val="007779C8"/>
    <w:rsid w:val="00780002"/>
    <w:rsid w:val="007838E2"/>
    <w:rsid w:val="00787C6F"/>
    <w:rsid w:val="00793657"/>
    <w:rsid w:val="007B08FF"/>
    <w:rsid w:val="007B7E35"/>
    <w:rsid w:val="007C4868"/>
    <w:rsid w:val="007C766E"/>
    <w:rsid w:val="007D143A"/>
    <w:rsid w:val="007D2DB0"/>
    <w:rsid w:val="007D509A"/>
    <w:rsid w:val="007D7494"/>
    <w:rsid w:val="007E5CA7"/>
    <w:rsid w:val="007E6988"/>
    <w:rsid w:val="007F70AE"/>
    <w:rsid w:val="007F76D8"/>
    <w:rsid w:val="00804DC4"/>
    <w:rsid w:val="00824EAE"/>
    <w:rsid w:val="00830566"/>
    <w:rsid w:val="00831E38"/>
    <w:rsid w:val="008346DA"/>
    <w:rsid w:val="00836280"/>
    <w:rsid w:val="008403EF"/>
    <w:rsid w:val="00861444"/>
    <w:rsid w:val="00862110"/>
    <w:rsid w:val="00865476"/>
    <w:rsid w:val="00897C7A"/>
    <w:rsid w:val="008A080B"/>
    <w:rsid w:val="008B538D"/>
    <w:rsid w:val="008B6E4C"/>
    <w:rsid w:val="008B777C"/>
    <w:rsid w:val="008C61AF"/>
    <w:rsid w:val="008D1DE5"/>
    <w:rsid w:val="008E2C24"/>
    <w:rsid w:val="008F13C9"/>
    <w:rsid w:val="008F290B"/>
    <w:rsid w:val="009121E0"/>
    <w:rsid w:val="00914C2B"/>
    <w:rsid w:val="00916522"/>
    <w:rsid w:val="00920909"/>
    <w:rsid w:val="00925F06"/>
    <w:rsid w:val="00933DA5"/>
    <w:rsid w:val="00943358"/>
    <w:rsid w:val="0094517F"/>
    <w:rsid w:val="00952892"/>
    <w:rsid w:val="00967944"/>
    <w:rsid w:val="00986866"/>
    <w:rsid w:val="009874C4"/>
    <w:rsid w:val="009879D3"/>
    <w:rsid w:val="00993BB5"/>
    <w:rsid w:val="00994DE7"/>
    <w:rsid w:val="009A6324"/>
    <w:rsid w:val="009B06D2"/>
    <w:rsid w:val="009B2553"/>
    <w:rsid w:val="009B60FA"/>
    <w:rsid w:val="009D191D"/>
    <w:rsid w:val="009D6A01"/>
    <w:rsid w:val="009F2E9E"/>
    <w:rsid w:val="009F7BA9"/>
    <w:rsid w:val="00A02642"/>
    <w:rsid w:val="00A02E13"/>
    <w:rsid w:val="00A05886"/>
    <w:rsid w:val="00A12621"/>
    <w:rsid w:val="00A14FAF"/>
    <w:rsid w:val="00A24FED"/>
    <w:rsid w:val="00A26B02"/>
    <w:rsid w:val="00A27F63"/>
    <w:rsid w:val="00A337EA"/>
    <w:rsid w:val="00A370B4"/>
    <w:rsid w:val="00A403E9"/>
    <w:rsid w:val="00A42216"/>
    <w:rsid w:val="00A61FF6"/>
    <w:rsid w:val="00A72DB3"/>
    <w:rsid w:val="00A773BE"/>
    <w:rsid w:val="00A7781A"/>
    <w:rsid w:val="00A82906"/>
    <w:rsid w:val="00A92D01"/>
    <w:rsid w:val="00AA6A43"/>
    <w:rsid w:val="00AB5B46"/>
    <w:rsid w:val="00AC6660"/>
    <w:rsid w:val="00AD17CB"/>
    <w:rsid w:val="00AD67A7"/>
    <w:rsid w:val="00AE42AE"/>
    <w:rsid w:val="00AE7E7A"/>
    <w:rsid w:val="00AF15AD"/>
    <w:rsid w:val="00AF363F"/>
    <w:rsid w:val="00B00345"/>
    <w:rsid w:val="00B01BBF"/>
    <w:rsid w:val="00B02AC2"/>
    <w:rsid w:val="00B041B2"/>
    <w:rsid w:val="00B27251"/>
    <w:rsid w:val="00B41165"/>
    <w:rsid w:val="00B424EB"/>
    <w:rsid w:val="00B43147"/>
    <w:rsid w:val="00B457FB"/>
    <w:rsid w:val="00B478DA"/>
    <w:rsid w:val="00B54932"/>
    <w:rsid w:val="00B54C87"/>
    <w:rsid w:val="00B64F78"/>
    <w:rsid w:val="00B8143A"/>
    <w:rsid w:val="00B83904"/>
    <w:rsid w:val="00B842F3"/>
    <w:rsid w:val="00B86E1F"/>
    <w:rsid w:val="00BB013A"/>
    <w:rsid w:val="00BD7A8F"/>
    <w:rsid w:val="00BE02CE"/>
    <w:rsid w:val="00BF22A8"/>
    <w:rsid w:val="00C031C7"/>
    <w:rsid w:val="00C07422"/>
    <w:rsid w:val="00C126BF"/>
    <w:rsid w:val="00C12F80"/>
    <w:rsid w:val="00C317B3"/>
    <w:rsid w:val="00C46EE8"/>
    <w:rsid w:val="00C47D67"/>
    <w:rsid w:val="00C5677F"/>
    <w:rsid w:val="00C73AFC"/>
    <w:rsid w:val="00C9134A"/>
    <w:rsid w:val="00CA064E"/>
    <w:rsid w:val="00CA0821"/>
    <w:rsid w:val="00CD5050"/>
    <w:rsid w:val="00CE11C3"/>
    <w:rsid w:val="00CF5934"/>
    <w:rsid w:val="00D047B6"/>
    <w:rsid w:val="00D11D8E"/>
    <w:rsid w:val="00D15A77"/>
    <w:rsid w:val="00D23703"/>
    <w:rsid w:val="00D34C8A"/>
    <w:rsid w:val="00D40020"/>
    <w:rsid w:val="00D457DA"/>
    <w:rsid w:val="00D4737D"/>
    <w:rsid w:val="00D53D8C"/>
    <w:rsid w:val="00D5428C"/>
    <w:rsid w:val="00D7195E"/>
    <w:rsid w:val="00D71CDF"/>
    <w:rsid w:val="00D71F91"/>
    <w:rsid w:val="00D76489"/>
    <w:rsid w:val="00D775EE"/>
    <w:rsid w:val="00D9756E"/>
    <w:rsid w:val="00DA3FAE"/>
    <w:rsid w:val="00DA40C3"/>
    <w:rsid w:val="00DB0031"/>
    <w:rsid w:val="00DB4C67"/>
    <w:rsid w:val="00DB78F4"/>
    <w:rsid w:val="00DC04F1"/>
    <w:rsid w:val="00DC2D6E"/>
    <w:rsid w:val="00DC6F78"/>
    <w:rsid w:val="00DD43B6"/>
    <w:rsid w:val="00DD7625"/>
    <w:rsid w:val="00DE2680"/>
    <w:rsid w:val="00DE31E9"/>
    <w:rsid w:val="00DE5C28"/>
    <w:rsid w:val="00DE68D6"/>
    <w:rsid w:val="00DE6FC1"/>
    <w:rsid w:val="00DF0083"/>
    <w:rsid w:val="00E10233"/>
    <w:rsid w:val="00E15EB8"/>
    <w:rsid w:val="00E17EA9"/>
    <w:rsid w:val="00E26541"/>
    <w:rsid w:val="00E3098E"/>
    <w:rsid w:val="00E36E56"/>
    <w:rsid w:val="00E400B6"/>
    <w:rsid w:val="00E522D7"/>
    <w:rsid w:val="00E525EA"/>
    <w:rsid w:val="00E6080F"/>
    <w:rsid w:val="00E60DA5"/>
    <w:rsid w:val="00E82B6B"/>
    <w:rsid w:val="00E84202"/>
    <w:rsid w:val="00E9270F"/>
    <w:rsid w:val="00EA1366"/>
    <w:rsid w:val="00EA3DEC"/>
    <w:rsid w:val="00EB46A5"/>
    <w:rsid w:val="00EB632A"/>
    <w:rsid w:val="00EC135E"/>
    <w:rsid w:val="00EC1CFC"/>
    <w:rsid w:val="00ED5DDA"/>
    <w:rsid w:val="00ED7719"/>
    <w:rsid w:val="00ED773C"/>
    <w:rsid w:val="00EE13DE"/>
    <w:rsid w:val="00EE7081"/>
    <w:rsid w:val="00EE7A55"/>
    <w:rsid w:val="00EF01CF"/>
    <w:rsid w:val="00EF5716"/>
    <w:rsid w:val="00F027AB"/>
    <w:rsid w:val="00F05318"/>
    <w:rsid w:val="00F214DF"/>
    <w:rsid w:val="00F24669"/>
    <w:rsid w:val="00F27B68"/>
    <w:rsid w:val="00F35580"/>
    <w:rsid w:val="00F3743C"/>
    <w:rsid w:val="00F43B0E"/>
    <w:rsid w:val="00F52E8B"/>
    <w:rsid w:val="00F55001"/>
    <w:rsid w:val="00F63BFD"/>
    <w:rsid w:val="00F85741"/>
    <w:rsid w:val="00F86E33"/>
    <w:rsid w:val="00F909E1"/>
    <w:rsid w:val="00F9111B"/>
    <w:rsid w:val="00F922E3"/>
    <w:rsid w:val="00F94621"/>
    <w:rsid w:val="00FA334C"/>
    <w:rsid w:val="00FA7E76"/>
    <w:rsid w:val="00FC2724"/>
    <w:rsid w:val="00FD1FC8"/>
    <w:rsid w:val="00FD39CD"/>
    <w:rsid w:val="00FE57EB"/>
    <w:rsid w:val="00FF3CE7"/>
    <w:rsid w:val="00FF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A3150D"/>
  <w15:docId w15:val="{6A55FE3C-40CC-4784-BB8A-745E2220A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EB8"/>
    <w:pPr>
      <w:jc w:val="both"/>
    </w:pPr>
    <w:rPr>
      <w:color w:val="404040" w:themeColor="text1" w:themeTint="BF"/>
    </w:rPr>
  </w:style>
  <w:style w:type="paragraph" w:styleId="Ttulo10">
    <w:name w:val="heading 1"/>
    <w:aliases w:val="Título 1 Adexus"/>
    <w:basedOn w:val="Normal"/>
    <w:next w:val="Normal"/>
    <w:link w:val="Ttulo1Car"/>
    <w:autoRedefine/>
    <w:uiPriority w:val="9"/>
    <w:rsid w:val="009B06D2"/>
    <w:pPr>
      <w:keepNext/>
      <w:keepLines/>
      <w:numPr>
        <w:numId w:val="1"/>
      </w:numPr>
      <w:tabs>
        <w:tab w:val="left" w:pos="709"/>
      </w:tabs>
      <w:spacing w:before="240" w:after="120" w:line="256" w:lineRule="auto"/>
      <w:outlineLvl w:val="0"/>
    </w:pPr>
    <w:rPr>
      <w:rFonts w:ascii="Alliance Platt Bold" w:eastAsiaTheme="majorEastAsia" w:hAnsi="Alliance Platt Bold" w:cs="Arial"/>
      <w:color w:val="auto"/>
      <w:sz w:val="24"/>
      <w:szCs w:val="24"/>
    </w:rPr>
  </w:style>
  <w:style w:type="paragraph" w:styleId="Ttulo2">
    <w:name w:val="heading 2"/>
    <w:aliases w:val="Título 2 Adexus"/>
    <w:basedOn w:val="Normal"/>
    <w:next w:val="Normal"/>
    <w:link w:val="Ttulo2Car"/>
    <w:autoRedefine/>
    <w:uiPriority w:val="9"/>
    <w:unhideWhenUsed/>
    <w:rsid w:val="0041657E"/>
    <w:pPr>
      <w:keepNext/>
      <w:keepLines/>
      <w:numPr>
        <w:ilvl w:val="1"/>
        <w:numId w:val="1"/>
      </w:numPr>
      <w:tabs>
        <w:tab w:val="left" w:pos="1134"/>
      </w:tabs>
      <w:spacing w:before="240" w:after="120" w:line="256" w:lineRule="auto"/>
      <w:outlineLvl w:val="1"/>
    </w:pPr>
    <w:rPr>
      <w:rFonts w:ascii="Alliance Platt Bold" w:eastAsiaTheme="majorEastAsia" w:hAnsi="Alliance Platt Bold" w:cs="Arial"/>
      <w:bCs/>
      <w:color w:val="auto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157C80"/>
    <w:pPr>
      <w:keepNext/>
      <w:keepLines/>
      <w:numPr>
        <w:ilvl w:val="2"/>
        <w:numId w:val="1"/>
      </w:numPr>
      <w:tabs>
        <w:tab w:val="left" w:pos="1843"/>
      </w:tabs>
      <w:spacing w:before="240" w:after="120" w:line="257" w:lineRule="auto"/>
      <w:jc w:val="left"/>
      <w:outlineLvl w:val="2"/>
    </w:pPr>
    <w:rPr>
      <w:rFonts w:ascii="Arial" w:eastAsiaTheme="majorEastAsia" w:hAnsi="Arial" w:cstheme="majorBidi"/>
      <w:b/>
      <w:color w:val="3264F9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64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64F78"/>
    <w:pPr>
      <w:spacing w:before="240" w:after="240" w:line="240" w:lineRule="auto"/>
      <w:contextualSpacing/>
    </w:pPr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64F78"/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paragraph" w:styleId="TDC1">
    <w:name w:val="toc 1"/>
    <w:basedOn w:val="Normal"/>
    <w:next w:val="Normal"/>
    <w:autoRedefine/>
    <w:uiPriority w:val="39"/>
    <w:unhideWhenUsed/>
    <w:rsid w:val="00DE2680"/>
    <w:pPr>
      <w:tabs>
        <w:tab w:val="left" w:pos="709"/>
        <w:tab w:val="right" w:leader="dot" w:pos="8494"/>
      </w:tabs>
      <w:spacing w:after="100"/>
      <w:ind w:left="397" w:hanging="397"/>
    </w:pPr>
  </w:style>
  <w:style w:type="paragraph" w:styleId="TDC2">
    <w:name w:val="toc 2"/>
    <w:basedOn w:val="Normal"/>
    <w:next w:val="Normal"/>
    <w:autoRedefine/>
    <w:uiPriority w:val="39"/>
    <w:unhideWhenUsed/>
    <w:rsid w:val="00B64F78"/>
    <w:pPr>
      <w:spacing w:after="100"/>
      <w:ind w:left="850" w:hanging="425"/>
    </w:pPr>
  </w:style>
  <w:style w:type="character" w:styleId="Hipervnculo">
    <w:name w:val="Hyperlink"/>
    <w:basedOn w:val="Fuentedeprrafopredeter"/>
    <w:uiPriority w:val="99"/>
    <w:unhideWhenUsed/>
    <w:rsid w:val="00B64F78"/>
    <w:rPr>
      <w:color w:val="0563C1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B64F78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64F78"/>
    <w:rPr>
      <w:color w:val="404040" w:themeColor="text1" w:themeTint="BF"/>
    </w:rPr>
  </w:style>
  <w:style w:type="paragraph" w:styleId="Piedepgina">
    <w:name w:val="footer"/>
    <w:basedOn w:val="Normal"/>
    <w:link w:val="Piedepgina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64F78"/>
    <w:rPr>
      <w:color w:val="404040" w:themeColor="text1" w:themeTint="BF"/>
    </w:rPr>
  </w:style>
  <w:style w:type="character" w:customStyle="1" w:styleId="Ttulo1Car">
    <w:name w:val="Título 1 Car"/>
    <w:aliases w:val="Título 1 Adexus Car"/>
    <w:basedOn w:val="Fuentedeprrafopredeter"/>
    <w:link w:val="Ttulo10"/>
    <w:uiPriority w:val="9"/>
    <w:rsid w:val="009B06D2"/>
    <w:rPr>
      <w:rFonts w:ascii="Alliance Platt Bold" w:eastAsiaTheme="majorEastAsia" w:hAnsi="Alliance Platt Bold" w:cs="Arial"/>
      <w:sz w:val="24"/>
      <w:szCs w:val="24"/>
    </w:rPr>
  </w:style>
  <w:style w:type="character" w:customStyle="1" w:styleId="Ttulo2Car">
    <w:name w:val="Título 2 Car"/>
    <w:aliases w:val="Título 2 Adexus Car"/>
    <w:basedOn w:val="Fuentedeprrafopredeter"/>
    <w:link w:val="Ttulo2"/>
    <w:uiPriority w:val="9"/>
    <w:rsid w:val="0041657E"/>
    <w:rPr>
      <w:rFonts w:ascii="Alliance Platt Bold" w:eastAsiaTheme="majorEastAsia" w:hAnsi="Alliance Platt Bold" w:cs="Arial"/>
      <w:bCs/>
    </w:rPr>
  </w:style>
  <w:style w:type="character" w:customStyle="1" w:styleId="Ttulo3Car">
    <w:name w:val="Título 3 Car"/>
    <w:basedOn w:val="Fuentedeprrafopredeter"/>
    <w:link w:val="Ttulo3"/>
    <w:uiPriority w:val="9"/>
    <w:rsid w:val="00157C80"/>
    <w:rPr>
      <w:rFonts w:ascii="Arial" w:eastAsiaTheme="majorEastAsia" w:hAnsi="Arial" w:cstheme="majorBidi"/>
      <w:b/>
      <w:color w:val="3264F9"/>
      <w:szCs w:val="24"/>
    </w:rPr>
  </w:style>
  <w:style w:type="paragraph" w:styleId="Prrafodelista">
    <w:name w:val="List Paragraph"/>
    <w:basedOn w:val="Normal"/>
    <w:uiPriority w:val="34"/>
    <w:qFormat/>
    <w:rsid w:val="00B64F78"/>
    <w:pPr>
      <w:spacing w:line="256" w:lineRule="auto"/>
      <w:ind w:left="720"/>
      <w:contextualSpacing/>
      <w:jc w:val="left"/>
    </w:pPr>
    <w:rPr>
      <w:color w:val="auto"/>
    </w:rPr>
  </w:style>
  <w:style w:type="paragraph" w:customStyle="1" w:styleId="Cuerpo01">
    <w:name w:val="Cuerpo01"/>
    <w:basedOn w:val="Normal"/>
    <w:qFormat/>
    <w:rsid w:val="00B64F78"/>
    <w:pPr>
      <w:spacing w:after="120" w:line="360" w:lineRule="auto"/>
      <w:ind w:left="360"/>
    </w:pPr>
    <w:rPr>
      <w:rFonts w:ascii="Calibri" w:eastAsia="Times New Roman" w:hAnsi="Calibri" w:cs="Calibri"/>
      <w:color w:val="auto"/>
      <w:lang w:val="es-ES"/>
    </w:rPr>
  </w:style>
  <w:style w:type="paragraph" w:styleId="TDC3">
    <w:name w:val="toc 3"/>
    <w:basedOn w:val="Normal"/>
    <w:next w:val="Normal"/>
    <w:autoRedefine/>
    <w:uiPriority w:val="39"/>
    <w:unhideWhenUsed/>
    <w:rsid w:val="007D7494"/>
    <w:pPr>
      <w:spacing w:after="100"/>
      <w:ind w:left="440"/>
    </w:pPr>
  </w:style>
  <w:style w:type="paragraph" w:customStyle="1" w:styleId="Ttulo1">
    <w:name w:val="Título1"/>
    <w:basedOn w:val="Normal"/>
    <w:link w:val="Ttulo1Car0"/>
    <w:qFormat/>
    <w:rsid w:val="00157C80"/>
    <w:pPr>
      <w:numPr>
        <w:numId w:val="7"/>
      </w:numPr>
      <w:spacing w:before="240" w:after="120" w:line="257" w:lineRule="auto"/>
      <w:ind w:left="567" w:hanging="567"/>
      <w:jc w:val="left"/>
      <w:outlineLvl w:val="1"/>
    </w:pPr>
    <w:rPr>
      <w:rFonts w:ascii="Arial" w:hAnsi="Arial" w:cs="Arial"/>
      <w:b/>
      <w:bCs/>
      <w:color w:val="3264F9"/>
      <w:sz w:val="24"/>
      <w:szCs w:val="24"/>
    </w:rPr>
  </w:style>
  <w:style w:type="paragraph" w:customStyle="1" w:styleId="Ttulo20">
    <w:name w:val="Título2"/>
    <w:basedOn w:val="Prrafodelista"/>
    <w:link w:val="Ttulo2Car0"/>
    <w:autoRedefine/>
    <w:qFormat/>
    <w:rsid w:val="00157C80"/>
    <w:pPr>
      <w:numPr>
        <w:numId w:val="8"/>
      </w:numPr>
      <w:spacing w:before="240" w:after="120" w:line="257" w:lineRule="auto"/>
      <w:ind w:left="1021" w:hanging="454"/>
      <w:contextualSpacing w:val="0"/>
      <w:outlineLvl w:val="2"/>
    </w:pPr>
    <w:rPr>
      <w:rFonts w:ascii="Arial" w:hAnsi="Arial" w:cs="Arial"/>
      <w:b/>
      <w:bCs/>
      <w:color w:val="3264F9"/>
    </w:rPr>
  </w:style>
  <w:style w:type="character" w:customStyle="1" w:styleId="Ttulo1Car0">
    <w:name w:val="Título1 Car"/>
    <w:basedOn w:val="Fuentedeprrafopredeter"/>
    <w:link w:val="Ttulo1"/>
    <w:rsid w:val="00157C80"/>
    <w:rPr>
      <w:rFonts w:ascii="Arial" w:hAnsi="Arial" w:cs="Arial"/>
      <w:b/>
      <w:bCs/>
      <w:color w:val="3264F9"/>
      <w:sz w:val="24"/>
      <w:szCs w:val="24"/>
    </w:rPr>
  </w:style>
  <w:style w:type="paragraph" w:customStyle="1" w:styleId="Estilo3">
    <w:name w:val="Estilo3"/>
    <w:basedOn w:val="Prrafodelista"/>
    <w:link w:val="Estilo3Car"/>
    <w:rsid w:val="00994DE7"/>
    <w:pPr>
      <w:numPr>
        <w:ilvl w:val="1"/>
        <w:numId w:val="8"/>
      </w:numPr>
      <w:spacing w:before="120" w:after="120" w:line="240" w:lineRule="auto"/>
      <w:ind w:left="1560" w:hanging="492"/>
    </w:pPr>
    <w:rPr>
      <w:rFonts w:ascii="Arial" w:hAnsi="Arial" w:cs="Arial"/>
      <w:b/>
      <w:bCs/>
      <w:color w:val="005EB8"/>
    </w:rPr>
  </w:style>
  <w:style w:type="character" w:customStyle="1" w:styleId="Ttulo2Car0">
    <w:name w:val="Título2 Car"/>
    <w:basedOn w:val="Fuentedeprrafopredeter"/>
    <w:link w:val="Ttulo20"/>
    <w:rsid w:val="00157C80"/>
    <w:rPr>
      <w:rFonts w:ascii="Arial" w:hAnsi="Arial" w:cs="Arial"/>
      <w:b/>
      <w:bCs/>
      <w:color w:val="3264F9"/>
    </w:rPr>
  </w:style>
  <w:style w:type="paragraph" w:customStyle="1" w:styleId="Ttulo0">
    <w:name w:val="Título0"/>
    <w:basedOn w:val="Normal"/>
    <w:link w:val="Ttulo0Car"/>
    <w:autoRedefine/>
    <w:qFormat/>
    <w:rsid w:val="00157C80"/>
    <w:pPr>
      <w:spacing w:before="120" w:after="120" w:line="240" w:lineRule="auto"/>
      <w:jc w:val="left"/>
      <w:outlineLvl w:val="0"/>
    </w:pPr>
    <w:rPr>
      <w:rFonts w:ascii="Arial" w:hAnsi="Arial" w:cs="Arial"/>
      <w:b/>
      <w:bCs/>
      <w:color w:val="3264F9"/>
      <w:sz w:val="36"/>
      <w:szCs w:val="36"/>
    </w:rPr>
  </w:style>
  <w:style w:type="character" w:customStyle="1" w:styleId="Estilo3Car">
    <w:name w:val="Estilo3 Car"/>
    <w:basedOn w:val="Fuentedeprrafopredeter"/>
    <w:link w:val="Estilo3"/>
    <w:rsid w:val="00994DE7"/>
    <w:rPr>
      <w:rFonts w:ascii="Arial" w:hAnsi="Arial" w:cs="Arial"/>
      <w:b/>
      <w:bCs/>
      <w:color w:val="005EB8"/>
    </w:rPr>
  </w:style>
  <w:style w:type="character" w:customStyle="1" w:styleId="Ttulo0Car">
    <w:name w:val="Título0 Car"/>
    <w:basedOn w:val="Fuentedeprrafopredeter"/>
    <w:link w:val="Ttulo0"/>
    <w:rsid w:val="00157C80"/>
    <w:rPr>
      <w:rFonts w:ascii="Arial" w:hAnsi="Arial" w:cs="Arial"/>
      <w:b/>
      <w:bCs/>
      <w:color w:val="3264F9"/>
      <w:sz w:val="36"/>
      <w:szCs w:val="36"/>
    </w:rPr>
  </w:style>
  <w:style w:type="character" w:styleId="Refdecomentario">
    <w:name w:val="annotation reference"/>
    <w:basedOn w:val="Fuentedeprrafopredeter"/>
    <w:uiPriority w:val="99"/>
    <w:semiHidden/>
    <w:unhideWhenUsed/>
    <w:rsid w:val="00302E5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02E5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02E58"/>
    <w:rPr>
      <w:color w:val="404040" w:themeColor="text1" w:themeTint="BF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02E5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02E58"/>
    <w:rPr>
      <w:b/>
      <w:b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duncan\Dropbox\@ProyectosConsultoria\2023\ADEXUS\02.Ejecuci&#243;n&amp;Control\SGI\Words\@Plantilla%20de%20Procesos_tetranorma_ADEXUS_v2.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600A95017A94B53841BA93004982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9F470B-85B9-4525-9097-5407A1F4A5BD}"/>
      </w:docPartPr>
      <w:docPartBody>
        <w:p w:rsidR="001D21C2" w:rsidRDefault="00EA09CC">
          <w:pPr>
            <w:pStyle w:val="4600A95017A94B53841BA9300498273F"/>
          </w:pPr>
          <w:r w:rsidRPr="000E734A">
            <w:rPr>
              <w:rStyle w:val="Textodelmarcadordeposicin"/>
            </w:rPr>
            <w:t>[Título]</w:t>
          </w:r>
        </w:p>
      </w:docPartBody>
    </w:docPart>
    <w:docPart>
      <w:docPartPr>
        <w:name w:val="5ED866C9DC174731B1A95A6D50CAF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B196F1-6B2B-4C17-A926-666D92C4CD42}"/>
      </w:docPartPr>
      <w:docPartBody>
        <w:p w:rsidR="00811A99" w:rsidRDefault="007A62F8" w:rsidP="007A62F8">
          <w:pPr>
            <w:pStyle w:val="5ED866C9DC174731B1A95A6D50CAFD51"/>
          </w:pPr>
          <w:r w:rsidRPr="00575F48">
            <w:rPr>
              <w:rStyle w:val="Textodelmarcadordeposicin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iance Platt Bold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lliance Platt Light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1A7"/>
    <w:rsid w:val="00046D1C"/>
    <w:rsid w:val="00102E4E"/>
    <w:rsid w:val="0012726B"/>
    <w:rsid w:val="001A1721"/>
    <w:rsid w:val="001D21C2"/>
    <w:rsid w:val="002F5ED5"/>
    <w:rsid w:val="00324B4C"/>
    <w:rsid w:val="00392748"/>
    <w:rsid w:val="003C7523"/>
    <w:rsid w:val="003F5B87"/>
    <w:rsid w:val="00424B32"/>
    <w:rsid w:val="00451C7D"/>
    <w:rsid w:val="004665CB"/>
    <w:rsid w:val="0047737C"/>
    <w:rsid w:val="004C54A4"/>
    <w:rsid w:val="005561A7"/>
    <w:rsid w:val="005D0BC8"/>
    <w:rsid w:val="006213EB"/>
    <w:rsid w:val="007005B3"/>
    <w:rsid w:val="007729A3"/>
    <w:rsid w:val="007970CA"/>
    <w:rsid w:val="007A62F8"/>
    <w:rsid w:val="007D509A"/>
    <w:rsid w:val="00811A99"/>
    <w:rsid w:val="008D0AA7"/>
    <w:rsid w:val="008D4563"/>
    <w:rsid w:val="00967944"/>
    <w:rsid w:val="00A669BC"/>
    <w:rsid w:val="00AA54D8"/>
    <w:rsid w:val="00B842F3"/>
    <w:rsid w:val="00C126BF"/>
    <w:rsid w:val="00C86ABD"/>
    <w:rsid w:val="00CA4C50"/>
    <w:rsid w:val="00CF5934"/>
    <w:rsid w:val="00D64ECF"/>
    <w:rsid w:val="00DD43B6"/>
    <w:rsid w:val="00E43C1D"/>
    <w:rsid w:val="00E77C88"/>
    <w:rsid w:val="00EA09CC"/>
    <w:rsid w:val="00EF01CF"/>
    <w:rsid w:val="00F0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PE" w:eastAsia="es-P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A62F8"/>
    <w:rPr>
      <w:color w:val="808080"/>
    </w:rPr>
  </w:style>
  <w:style w:type="paragraph" w:customStyle="1" w:styleId="4600A95017A94B53841BA9300498273F">
    <w:name w:val="4600A95017A94B53841BA9300498273F"/>
  </w:style>
  <w:style w:type="paragraph" w:customStyle="1" w:styleId="4297F3DAECC74EF1AF1F8E661D735D7B">
    <w:name w:val="4297F3DAECC74EF1AF1F8E661D735D7B"/>
  </w:style>
  <w:style w:type="paragraph" w:customStyle="1" w:styleId="FF18AB1E4AAD447EAD6968BE20F769F0">
    <w:name w:val="FF18AB1E4AAD447EAD6968BE20F769F0"/>
  </w:style>
  <w:style w:type="paragraph" w:customStyle="1" w:styleId="984B6C8A838B441AB81ECDE8C3C6FF3D">
    <w:name w:val="984B6C8A838B441AB81ECDE8C3C6FF3D"/>
  </w:style>
  <w:style w:type="paragraph" w:customStyle="1" w:styleId="5ED866C9DC174731B1A95A6D50CAFD51">
    <w:name w:val="5ED866C9DC174731B1A95A6D50CAFD51"/>
    <w:rsid w:val="007A62F8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3edd1cc-689a-49d8-a30a-bc4d57d7af9b">S3PY2T6K6JVS-1302557729-24898</_dlc_DocId>
    <_dlc_DocIdUrl xmlns="53edd1cc-689a-49d8-a30a-bc4d57d7af9b">
      <Url>https://bvstelevisionsrl13032015.sharepoint.com/sites/Files/documentosparaelpersonal/_layouts/15/DocIdRedir.aspx?ID=S3PY2T6K6JVS-1302557729-24898</Url>
      <Description>S3PY2T6K6JVS-1302557729-24898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C019C53530724F82230DFB8AB2B50D" ma:contentTypeVersion="0" ma:contentTypeDescription="Crear nuevo documento." ma:contentTypeScope="" ma:versionID="8a7dc24228b60a163a0e034ec1d69be0">
  <xsd:schema xmlns:xsd="http://www.w3.org/2001/XMLSchema" xmlns:xs="http://www.w3.org/2001/XMLSchema" xmlns:p="http://schemas.microsoft.com/office/2006/metadata/properties" xmlns:ns2="53edd1cc-689a-49d8-a30a-bc4d57d7af9b" targetNamespace="http://schemas.microsoft.com/office/2006/metadata/properties" ma:root="true" ma:fieldsID="4ac0f6dd4e654ab5edb34973871cc0d7" ns2:_="">
    <xsd:import namespace="53edd1cc-689a-49d8-a30a-bc4d57d7af9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dd1cc-689a-49d8-a30a-bc4d57d7af9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3976E1-D21B-465A-A066-80C076299975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04f449e8-8a0d-4549-a3ff-94d25994c6c6"/>
    <ds:schemaRef ds:uri="53edd1cc-689a-49d8-a30a-bc4d57d7af9b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5D59C2A-1BBF-4BE4-8A5A-7BB82F0A3AB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D6F131B-C29E-4C66-B1F7-713E022D5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dd1cc-689a-49d8-a30a-bc4d57d7a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80B4D0-7740-4DF1-BE83-1041586B94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@Plantilla de Procesos_tetranorma_ADEXUS_v2.0</Template>
  <TotalTime>3938</TotalTime>
  <Pages>6</Pages>
  <Words>752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GESTION DE LAS COMUNICACIONES</vt:lpstr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GESTION DE LAS COMUNICACIONES</dc:title>
  <dc:subject/>
  <dc:creator>hduncan</dc:creator>
  <cp:keywords/>
  <dc:description/>
  <cp:lastModifiedBy>Johnattan Sifuentes</cp:lastModifiedBy>
  <cp:revision>138</cp:revision>
  <cp:lastPrinted>2025-12-04T15:52:00Z</cp:lastPrinted>
  <dcterms:created xsi:type="dcterms:W3CDTF">2024-03-15T16:10:00Z</dcterms:created>
  <dcterms:modified xsi:type="dcterms:W3CDTF">2026-04-04T17:37:00Z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0x01010040C019C53530724F82230DFB8AB2B50D</vt:lpwstr>
  </property>
  <property fmtid="{D5CDD505-2E9C-101B-9397-08002B2CF9AE}" pid="3" name="_dlc_DocIdItemGuid">
    <vt:lpwstr>f1d89be1-4175-4133-a24b-976748a6466c</vt:lpwstr>
  </property>
  <property fmtid="{D5CDD505-2E9C-101B-9397-08002B2CF9AE}" pid="4" name="MediaServiceImageTags">
    <vt:lpwstr/>
  </property>
</Properties>
</file>